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86F" w:rsidRDefault="0029386F" w:rsidP="00096176">
      <w:pPr>
        <w:jc w:val="both"/>
        <w:rPr>
          <w:sz w:val="28"/>
          <w:szCs w:val="28"/>
        </w:rPr>
      </w:pPr>
    </w:p>
    <w:p w:rsidR="0016412A" w:rsidRPr="002A0F03" w:rsidRDefault="0016412A" w:rsidP="00096176">
      <w:pPr>
        <w:jc w:val="both"/>
        <w:rPr>
          <w:sz w:val="28"/>
          <w:szCs w:val="28"/>
        </w:rPr>
      </w:pPr>
      <w:bookmarkStart w:id="0" w:name="_GoBack"/>
      <w:bookmarkEnd w:id="0"/>
    </w:p>
    <w:p w:rsidR="002D1FDC" w:rsidRPr="002A0F03" w:rsidRDefault="00A26F95" w:rsidP="002D1FDC">
      <w:pPr>
        <w:jc w:val="center"/>
        <w:rPr>
          <w:sz w:val="28"/>
          <w:szCs w:val="28"/>
        </w:rPr>
      </w:pPr>
      <w:r w:rsidRPr="002A0F03">
        <w:rPr>
          <w:sz w:val="28"/>
          <w:szCs w:val="28"/>
        </w:rPr>
        <w:t xml:space="preserve">Прогноз поступлений доходов </w:t>
      </w:r>
      <w:r w:rsidR="00907B50" w:rsidRPr="002A0F03">
        <w:rPr>
          <w:sz w:val="28"/>
          <w:szCs w:val="28"/>
        </w:rPr>
        <w:t xml:space="preserve">краевого </w:t>
      </w:r>
      <w:r w:rsidRPr="002A0F03">
        <w:rPr>
          <w:sz w:val="28"/>
          <w:szCs w:val="28"/>
        </w:rPr>
        <w:t>бюджет</w:t>
      </w:r>
      <w:r w:rsidR="00907B50" w:rsidRPr="002A0F03">
        <w:rPr>
          <w:sz w:val="28"/>
          <w:szCs w:val="28"/>
        </w:rPr>
        <w:t>а</w:t>
      </w:r>
    </w:p>
    <w:p w:rsidR="000F3EA8" w:rsidRPr="002D1FDC" w:rsidRDefault="00A53E92" w:rsidP="00A05EA4">
      <w:pPr>
        <w:jc w:val="right"/>
        <w:rPr>
          <w:sz w:val="28"/>
          <w:szCs w:val="28"/>
        </w:rPr>
      </w:pPr>
      <w:r>
        <w:rPr>
          <w:sz w:val="28"/>
          <w:szCs w:val="28"/>
        </w:rPr>
        <w:t>рублей</w:t>
      </w:r>
    </w:p>
    <w:tbl>
      <w:tblPr>
        <w:tblStyle w:val="ad"/>
        <w:tblW w:w="15417" w:type="dxa"/>
        <w:tblLayout w:type="fixed"/>
        <w:tblLook w:val="04A0" w:firstRow="1" w:lastRow="0" w:firstColumn="1" w:lastColumn="0" w:noHBand="0" w:noVBand="1"/>
      </w:tblPr>
      <w:tblGrid>
        <w:gridCol w:w="1950"/>
        <w:gridCol w:w="2871"/>
        <w:gridCol w:w="5062"/>
        <w:gridCol w:w="1846"/>
        <w:gridCol w:w="1844"/>
        <w:gridCol w:w="1844"/>
      </w:tblGrid>
      <w:tr w:rsidR="00A05EA4" w:rsidRPr="002E2D30" w:rsidTr="00C54E79">
        <w:trPr>
          <w:trHeight w:val="70"/>
        </w:trPr>
        <w:tc>
          <w:tcPr>
            <w:tcW w:w="1950" w:type="dxa"/>
            <w:vMerge w:val="restart"/>
            <w:vAlign w:val="center"/>
          </w:tcPr>
          <w:p w:rsidR="00A05EA4" w:rsidRPr="002E2D30" w:rsidRDefault="00A05EA4" w:rsidP="00A05EA4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Код главы администратора</w:t>
            </w:r>
          </w:p>
        </w:tc>
        <w:tc>
          <w:tcPr>
            <w:tcW w:w="2871" w:type="dxa"/>
            <w:vMerge w:val="restart"/>
            <w:vAlign w:val="center"/>
          </w:tcPr>
          <w:p w:rsidR="00A05EA4" w:rsidRPr="002E2D30" w:rsidRDefault="00A05EA4" w:rsidP="00A05EA4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62" w:type="dxa"/>
            <w:vMerge w:val="restart"/>
            <w:vAlign w:val="center"/>
          </w:tcPr>
          <w:p w:rsidR="00A05EA4" w:rsidRPr="002E2D30" w:rsidRDefault="00A05EA4" w:rsidP="00A05EA4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34" w:type="dxa"/>
            <w:gridSpan w:val="3"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Прогноз доходов</w:t>
            </w:r>
          </w:p>
        </w:tc>
      </w:tr>
      <w:tr w:rsidR="00A05EA4" w:rsidRPr="002E2D30" w:rsidTr="00C54E79">
        <w:trPr>
          <w:trHeight w:val="116"/>
        </w:trPr>
        <w:tc>
          <w:tcPr>
            <w:tcW w:w="1950" w:type="dxa"/>
            <w:vMerge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62" w:type="dxa"/>
            <w:vMerge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6" w:type="dxa"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на очередной финансовый год</w:t>
            </w:r>
          </w:p>
        </w:tc>
        <w:tc>
          <w:tcPr>
            <w:tcW w:w="3688" w:type="dxa"/>
            <w:gridSpan w:val="2"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на плановый период</w:t>
            </w:r>
          </w:p>
        </w:tc>
      </w:tr>
      <w:tr w:rsidR="00A05EA4" w:rsidRPr="002E2D30" w:rsidTr="00C54E79">
        <w:trPr>
          <w:trHeight w:val="161"/>
        </w:trPr>
        <w:tc>
          <w:tcPr>
            <w:tcW w:w="1950" w:type="dxa"/>
            <w:vMerge/>
            <w:vAlign w:val="center"/>
          </w:tcPr>
          <w:p w:rsidR="00A05EA4" w:rsidRPr="002E2D30" w:rsidRDefault="00A05EA4" w:rsidP="00A26F95">
            <w:pPr>
              <w:rPr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A05EA4" w:rsidRPr="002E2D30" w:rsidRDefault="00A05EA4" w:rsidP="00B5292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62" w:type="dxa"/>
            <w:vMerge/>
          </w:tcPr>
          <w:p w:rsidR="00A05EA4" w:rsidRPr="002E2D30" w:rsidRDefault="00A05EA4" w:rsidP="00B5292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A05EA4" w:rsidRPr="002E2D30" w:rsidRDefault="002E2D30" w:rsidP="00A26F95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</w:t>
            </w:r>
            <w:r w:rsidR="00AD232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:rsidR="00A05EA4" w:rsidRPr="002E2D30" w:rsidRDefault="002E2D30" w:rsidP="00AD232B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</w:t>
            </w:r>
            <w:r w:rsidR="00AD232B"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  <w:vAlign w:val="center"/>
          </w:tcPr>
          <w:p w:rsidR="00A05EA4" w:rsidRPr="002E2D30" w:rsidRDefault="002E2D30" w:rsidP="00AD232B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</w:t>
            </w:r>
            <w:r w:rsidR="00AD232B">
              <w:rPr>
                <w:sz w:val="24"/>
                <w:szCs w:val="24"/>
              </w:rPr>
              <w:t>4</w:t>
            </w:r>
          </w:p>
        </w:tc>
      </w:tr>
      <w:tr w:rsidR="00AD232B" w:rsidRPr="002E2D30" w:rsidTr="00C54E79">
        <w:trPr>
          <w:trHeight w:val="70"/>
        </w:trPr>
        <w:tc>
          <w:tcPr>
            <w:tcW w:w="1950" w:type="dxa"/>
          </w:tcPr>
          <w:p w:rsidR="00AD232B" w:rsidRPr="002E2D30" w:rsidRDefault="00AD232B" w:rsidP="00AD232B">
            <w:pPr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843</w:t>
            </w:r>
          </w:p>
        </w:tc>
        <w:tc>
          <w:tcPr>
            <w:tcW w:w="2871" w:type="dxa"/>
          </w:tcPr>
          <w:p w:rsidR="00AD232B" w:rsidRPr="002E2D30" w:rsidRDefault="00AD232B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D30">
              <w:rPr>
                <w:kern w:val="28"/>
                <w:sz w:val="24"/>
                <w:szCs w:val="24"/>
              </w:rPr>
              <w:t>116013</w:t>
            </w:r>
            <w:r w:rsidR="006B2EC5">
              <w:rPr>
                <w:kern w:val="28"/>
                <w:sz w:val="24"/>
                <w:szCs w:val="24"/>
              </w:rPr>
              <w:t>32</w:t>
            </w:r>
            <w:r w:rsidRPr="002E2D30">
              <w:rPr>
                <w:kern w:val="28"/>
                <w:sz w:val="24"/>
                <w:szCs w:val="24"/>
              </w:rPr>
              <w:t>010000140</w:t>
            </w:r>
          </w:p>
        </w:tc>
        <w:tc>
          <w:tcPr>
            <w:tcW w:w="5062" w:type="dxa"/>
          </w:tcPr>
          <w:p w:rsidR="00AD232B" w:rsidRPr="002E2D30" w:rsidRDefault="00AD232B" w:rsidP="00AD232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2D30">
              <w:rPr>
                <w:kern w:val="28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6" w:type="dxa"/>
            <w:vAlign w:val="center"/>
          </w:tcPr>
          <w:p w:rsidR="00AD232B" w:rsidRPr="002E2D30" w:rsidRDefault="00AD232B" w:rsidP="00AD232B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 xml:space="preserve">1 390 000,0 </w:t>
            </w:r>
          </w:p>
        </w:tc>
        <w:tc>
          <w:tcPr>
            <w:tcW w:w="1844" w:type="dxa"/>
            <w:vAlign w:val="center"/>
          </w:tcPr>
          <w:p w:rsidR="00AD232B" w:rsidRPr="002E2D30" w:rsidRDefault="00AD232B" w:rsidP="00AD232B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1 200 000,0</w:t>
            </w:r>
          </w:p>
        </w:tc>
        <w:tc>
          <w:tcPr>
            <w:tcW w:w="1844" w:type="dxa"/>
            <w:vAlign w:val="center"/>
          </w:tcPr>
          <w:p w:rsidR="00AD232B" w:rsidRPr="002E2D30" w:rsidRDefault="0035034A" w:rsidP="00AD2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</w:t>
            </w:r>
          </w:p>
        </w:tc>
      </w:tr>
    </w:tbl>
    <w:p w:rsidR="00CC6C10" w:rsidRDefault="00CC6C10" w:rsidP="00096176">
      <w:pPr>
        <w:jc w:val="both"/>
      </w:pPr>
    </w:p>
    <w:p w:rsidR="00C87B29" w:rsidRDefault="00C87B29" w:rsidP="00096176">
      <w:pPr>
        <w:jc w:val="both"/>
      </w:pPr>
    </w:p>
    <w:sectPr w:rsidR="00C87B29" w:rsidSect="00095A1B">
      <w:headerReference w:type="even" r:id="rId8"/>
      <w:headerReference w:type="default" r:id="rId9"/>
      <w:pgSz w:w="16838" w:h="11906" w:orient="landscape" w:code="9"/>
      <w:pgMar w:top="709" w:right="964" w:bottom="567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756" w:rsidRDefault="00F12756">
      <w:r>
        <w:separator/>
      </w:r>
    </w:p>
  </w:endnote>
  <w:endnote w:type="continuationSeparator" w:id="0">
    <w:p w:rsidR="00F12756" w:rsidRDefault="00F1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756" w:rsidRDefault="00F12756">
      <w:r>
        <w:separator/>
      </w:r>
    </w:p>
  </w:footnote>
  <w:footnote w:type="continuationSeparator" w:id="0">
    <w:p w:rsidR="00F12756" w:rsidRDefault="00F12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DE" w:rsidRDefault="001A52DE">
    <w:pPr>
      <w:pStyle w:val="a3"/>
      <w:framePr w:wrap="around" w:vAnchor="text" w:hAnchor="margin" w:xAlign="right" w:y="1"/>
      <w:rPr>
        <w:rStyle w:val="a5"/>
        <w:sz w:val="19"/>
      </w:rPr>
    </w:pPr>
    <w:r>
      <w:rPr>
        <w:rStyle w:val="a5"/>
        <w:sz w:val="19"/>
      </w:rPr>
      <w:fldChar w:fldCharType="begin"/>
    </w:r>
    <w:r>
      <w:rPr>
        <w:rStyle w:val="a5"/>
        <w:sz w:val="19"/>
      </w:rPr>
      <w:instrText xml:space="preserve">PAGE  </w:instrText>
    </w:r>
    <w:r>
      <w:rPr>
        <w:rStyle w:val="a5"/>
        <w:sz w:val="19"/>
      </w:rPr>
      <w:fldChar w:fldCharType="end"/>
    </w:r>
  </w:p>
  <w:p w:rsidR="001A52DE" w:rsidRDefault="001A52DE">
    <w:pPr>
      <w:pStyle w:val="a3"/>
      <w:ind w:right="360"/>
      <w:rPr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DE" w:rsidRDefault="00684577">
    <w:pPr>
      <w:pStyle w:val="a3"/>
      <w:ind w:right="360"/>
      <w:rPr>
        <w:sz w:val="19"/>
      </w:rPr>
    </w:pPr>
    <w:r>
      <w:rPr>
        <w:rStyle w:val="a5"/>
        <w:snapToGrid w:val="0"/>
        <w:sz w:val="19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6A23"/>
    <w:multiLevelType w:val="hybridMultilevel"/>
    <w:tmpl w:val="2118F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76837"/>
    <w:multiLevelType w:val="hybridMultilevel"/>
    <w:tmpl w:val="C98228F8"/>
    <w:lvl w:ilvl="0" w:tplc="071C1E1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A76EBBB4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68829EF4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A48C39E6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86A4B94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7B6813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2192270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B6A8FD3E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C8EA403E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FFE2743"/>
    <w:multiLevelType w:val="hybridMultilevel"/>
    <w:tmpl w:val="DA6AC804"/>
    <w:lvl w:ilvl="0" w:tplc="7E1ED07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14C048A4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103E980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1DAA5CEE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B4DC0C7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FCC479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5E9E6BA2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AEFC7DBA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D34CA930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174F6134"/>
    <w:multiLevelType w:val="hybridMultilevel"/>
    <w:tmpl w:val="0652EED0"/>
    <w:lvl w:ilvl="0" w:tplc="C8A867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D686504A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984C444C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9CA02BF4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B592311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B32E7020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E83CF94A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23A012B0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5198A6A0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87A4088"/>
    <w:multiLevelType w:val="singleLevel"/>
    <w:tmpl w:val="5DFCF2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0DA"/>
    <w:rsid w:val="00000F77"/>
    <w:rsid w:val="000014A6"/>
    <w:rsid w:val="00001EB9"/>
    <w:rsid w:val="0000331D"/>
    <w:rsid w:val="00003E7C"/>
    <w:rsid w:val="000057CE"/>
    <w:rsid w:val="0000769B"/>
    <w:rsid w:val="000114D9"/>
    <w:rsid w:val="00011C2C"/>
    <w:rsid w:val="00012061"/>
    <w:rsid w:val="00012B12"/>
    <w:rsid w:val="00012EA2"/>
    <w:rsid w:val="0001372B"/>
    <w:rsid w:val="00013CF4"/>
    <w:rsid w:val="00014CB9"/>
    <w:rsid w:val="0001532F"/>
    <w:rsid w:val="00015AA1"/>
    <w:rsid w:val="00016C9D"/>
    <w:rsid w:val="00016FD3"/>
    <w:rsid w:val="000174A6"/>
    <w:rsid w:val="00017D20"/>
    <w:rsid w:val="000211D5"/>
    <w:rsid w:val="00024DC5"/>
    <w:rsid w:val="0002533A"/>
    <w:rsid w:val="000267D5"/>
    <w:rsid w:val="00031532"/>
    <w:rsid w:val="000369D9"/>
    <w:rsid w:val="00037AAB"/>
    <w:rsid w:val="00037C78"/>
    <w:rsid w:val="00037D2E"/>
    <w:rsid w:val="0004054B"/>
    <w:rsid w:val="00040768"/>
    <w:rsid w:val="000407FC"/>
    <w:rsid w:val="00042697"/>
    <w:rsid w:val="00042715"/>
    <w:rsid w:val="000442A1"/>
    <w:rsid w:val="000445D6"/>
    <w:rsid w:val="000470F7"/>
    <w:rsid w:val="00050A00"/>
    <w:rsid w:val="0005100E"/>
    <w:rsid w:val="000517B8"/>
    <w:rsid w:val="00052A2B"/>
    <w:rsid w:val="00053B8C"/>
    <w:rsid w:val="000543C7"/>
    <w:rsid w:val="000544CC"/>
    <w:rsid w:val="0005775A"/>
    <w:rsid w:val="00060917"/>
    <w:rsid w:val="00060E6F"/>
    <w:rsid w:val="00061027"/>
    <w:rsid w:val="00061208"/>
    <w:rsid w:val="00062F3A"/>
    <w:rsid w:val="0006498C"/>
    <w:rsid w:val="00064BB7"/>
    <w:rsid w:val="00065311"/>
    <w:rsid w:val="00065C71"/>
    <w:rsid w:val="00070485"/>
    <w:rsid w:val="00070C81"/>
    <w:rsid w:val="00073BE3"/>
    <w:rsid w:val="000745AC"/>
    <w:rsid w:val="00075AF1"/>
    <w:rsid w:val="000765B0"/>
    <w:rsid w:val="00076BEC"/>
    <w:rsid w:val="00080E53"/>
    <w:rsid w:val="00083BC3"/>
    <w:rsid w:val="00084240"/>
    <w:rsid w:val="000842FA"/>
    <w:rsid w:val="00084477"/>
    <w:rsid w:val="00084699"/>
    <w:rsid w:val="000850DA"/>
    <w:rsid w:val="00085ACA"/>
    <w:rsid w:val="00085E14"/>
    <w:rsid w:val="0008653E"/>
    <w:rsid w:val="00090C33"/>
    <w:rsid w:val="000910A4"/>
    <w:rsid w:val="000911DB"/>
    <w:rsid w:val="00091F50"/>
    <w:rsid w:val="000932C4"/>
    <w:rsid w:val="00094068"/>
    <w:rsid w:val="00095563"/>
    <w:rsid w:val="00095A1B"/>
    <w:rsid w:val="00096176"/>
    <w:rsid w:val="000968BF"/>
    <w:rsid w:val="000A1326"/>
    <w:rsid w:val="000A1E10"/>
    <w:rsid w:val="000A2560"/>
    <w:rsid w:val="000A2FAE"/>
    <w:rsid w:val="000A3997"/>
    <w:rsid w:val="000A443D"/>
    <w:rsid w:val="000A6E6A"/>
    <w:rsid w:val="000B0837"/>
    <w:rsid w:val="000B1317"/>
    <w:rsid w:val="000B3089"/>
    <w:rsid w:val="000B3F02"/>
    <w:rsid w:val="000B49F5"/>
    <w:rsid w:val="000B5261"/>
    <w:rsid w:val="000B61FB"/>
    <w:rsid w:val="000B777F"/>
    <w:rsid w:val="000B78DC"/>
    <w:rsid w:val="000C2ECF"/>
    <w:rsid w:val="000C50B9"/>
    <w:rsid w:val="000C536D"/>
    <w:rsid w:val="000C6250"/>
    <w:rsid w:val="000C65DB"/>
    <w:rsid w:val="000C6F69"/>
    <w:rsid w:val="000C72A4"/>
    <w:rsid w:val="000D1AA6"/>
    <w:rsid w:val="000D27EB"/>
    <w:rsid w:val="000D32F3"/>
    <w:rsid w:val="000D4E84"/>
    <w:rsid w:val="000D509B"/>
    <w:rsid w:val="000D53B3"/>
    <w:rsid w:val="000D5DC4"/>
    <w:rsid w:val="000D5E80"/>
    <w:rsid w:val="000D652E"/>
    <w:rsid w:val="000E1059"/>
    <w:rsid w:val="000E3981"/>
    <w:rsid w:val="000E3F86"/>
    <w:rsid w:val="000E40C0"/>
    <w:rsid w:val="000E6169"/>
    <w:rsid w:val="000E656A"/>
    <w:rsid w:val="000E6979"/>
    <w:rsid w:val="000E7D43"/>
    <w:rsid w:val="000E7EC6"/>
    <w:rsid w:val="000F0F33"/>
    <w:rsid w:val="000F32D9"/>
    <w:rsid w:val="000F3EA8"/>
    <w:rsid w:val="000F4236"/>
    <w:rsid w:val="000F443A"/>
    <w:rsid w:val="000F46D2"/>
    <w:rsid w:val="000F4720"/>
    <w:rsid w:val="000F4AF2"/>
    <w:rsid w:val="000F6670"/>
    <w:rsid w:val="000F6E81"/>
    <w:rsid w:val="000F70F3"/>
    <w:rsid w:val="00101022"/>
    <w:rsid w:val="00101596"/>
    <w:rsid w:val="001024F2"/>
    <w:rsid w:val="001032DE"/>
    <w:rsid w:val="0010407E"/>
    <w:rsid w:val="001047DD"/>
    <w:rsid w:val="00104CF2"/>
    <w:rsid w:val="0011028E"/>
    <w:rsid w:val="00112E81"/>
    <w:rsid w:val="00114633"/>
    <w:rsid w:val="00115547"/>
    <w:rsid w:val="00116B92"/>
    <w:rsid w:val="00116B96"/>
    <w:rsid w:val="001170A1"/>
    <w:rsid w:val="00117691"/>
    <w:rsid w:val="00120780"/>
    <w:rsid w:val="001207C5"/>
    <w:rsid w:val="00120E00"/>
    <w:rsid w:val="00121570"/>
    <w:rsid w:val="001227DF"/>
    <w:rsid w:val="001238CD"/>
    <w:rsid w:val="00124393"/>
    <w:rsid w:val="001243FF"/>
    <w:rsid w:val="0012488F"/>
    <w:rsid w:val="00124E6D"/>
    <w:rsid w:val="00125212"/>
    <w:rsid w:val="0012651F"/>
    <w:rsid w:val="0013073A"/>
    <w:rsid w:val="00130F36"/>
    <w:rsid w:val="0013157F"/>
    <w:rsid w:val="001320B4"/>
    <w:rsid w:val="00132DC4"/>
    <w:rsid w:val="001334B1"/>
    <w:rsid w:val="00134BE6"/>
    <w:rsid w:val="00135CCD"/>
    <w:rsid w:val="001368A3"/>
    <w:rsid w:val="00137540"/>
    <w:rsid w:val="001402A4"/>
    <w:rsid w:val="00140C50"/>
    <w:rsid w:val="0014198F"/>
    <w:rsid w:val="00141BA0"/>
    <w:rsid w:val="00141C4F"/>
    <w:rsid w:val="0014316D"/>
    <w:rsid w:val="00145FCA"/>
    <w:rsid w:val="00147BB4"/>
    <w:rsid w:val="0015065A"/>
    <w:rsid w:val="001512F8"/>
    <w:rsid w:val="0015303B"/>
    <w:rsid w:val="0015318E"/>
    <w:rsid w:val="001540B8"/>
    <w:rsid w:val="00154427"/>
    <w:rsid w:val="0015523E"/>
    <w:rsid w:val="00156616"/>
    <w:rsid w:val="00160379"/>
    <w:rsid w:val="00161226"/>
    <w:rsid w:val="001614B4"/>
    <w:rsid w:val="00163458"/>
    <w:rsid w:val="0016412A"/>
    <w:rsid w:val="001652D3"/>
    <w:rsid w:val="001656A9"/>
    <w:rsid w:val="00165DBD"/>
    <w:rsid w:val="00165F8C"/>
    <w:rsid w:val="00166F4D"/>
    <w:rsid w:val="0016744B"/>
    <w:rsid w:val="00171895"/>
    <w:rsid w:val="00171F0C"/>
    <w:rsid w:val="00172500"/>
    <w:rsid w:val="00172840"/>
    <w:rsid w:val="00173CBA"/>
    <w:rsid w:val="00174A70"/>
    <w:rsid w:val="0017566B"/>
    <w:rsid w:val="00177CD0"/>
    <w:rsid w:val="0018103F"/>
    <w:rsid w:val="00183568"/>
    <w:rsid w:val="00184C40"/>
    <w:rsid w:val="00185807"/>
    <w:rsid w:val="00185976"/>
    <w:rsid w:val="001861DC"/>
    <w:rsid w:val="00186D23"/>
    <w:rsid w:val="00191904"/>
    <w:rsid w:val="0019197A"/>
    <w:rsid w:val="001929CE"/>
    <w:rsid w:val="00192DE2"/>
    <w:rsid w:val="00193985"/>
    <w:rsid w:val="00193998"/>
    <w:rsid w:val="001947B1"/>
    <w:rsid w:val="00195440"/>
    <w:rsid w:val="00195A74"/>
    <w:rsid w:val="0019778C"/>
    <w:rsid w:val="001978A9"/>
    <w:rsid w:val="00197C7C"/>
    <w:rsid w:val="001A2764"/>
    <w:rsid w:val="001A35D5"/>
    <w:rsid w:val="001A36FA"/>
    <w:rsid w:val="001A3928"/>
    <w:rsid w:val="001A4EEB"/>
    <w:rsid w:val="001A52DE"/>
    <w:rsid w:val="001A5E12"/>
    <w:rsid w:val="001A71D2"/>
    <w:rsid w:val="001A7BBE"/>
    <w:rsid w:val="001B1D4D"/>
    <w:rsid w:val="001B25B9"/>
    <w:rsid w:val="001B4459"/>
    <w:rsid w:val="001B4880"/>
    <w:rsid w:val="001B545D"/>
    <w:rsid w:val="001B5C33"/>
    <w:rsid w:val="001B7621"/>
    <w:rsid w:val="001C1B6B"/>
    <w:rsid w:val="001C3635"/>
    <w:rsid w:val="001C391E"/>
    <w:rsid w:val="001C489D"/>
    <w:rsid w:val="001C6120"/>
    <w:rsid w:val="001D24ED"/>
    <w:rsid w:val="001D2ACC"/>
    <w:rsid w:val="001D2F26"/>
    <w:rsid w:val="001D308E"/>
    <w:rsid w:val="001D3A49"/>
    <w:rsid w:val="001D53AB"/>
    <w:rsid w:val="001D5C14"/>
    <w:rsid w:val="001E08A5"/>
    <w:rsid w:val="001E12B4"/>
    <w:rsid w:val="001E2662"/>
    <w:rsid w:val="001E3D63"/>
    <w:rsid w:val="001E43AC"/>
    <w:rsid w:val="001E4AE0"/>
    <w:rsid w:val="001E5398"/>
    <w:rsid w:val="001E54A5"/>
    <w:rsid w:val="001E55FB"/>
    <w:rsid w:val="001E7D1B"/>
    <w:rsid w:val="001F17A2"/>
    <w:rsid w:val="001F1AF4"/>
    <w:rsid w:val="001F24F8"/>
    <w:rsid w:val="001F260E"/>
    <w:rsid w:val="001F2E18"/>
    <w:rsid w:val="001F3C05"/>
    <w:rsid w:val="001F3EDF"/>
    <w:rsid w:val="001F4EBE"/>
    <w:rsid w:val="001F58A8"/>
    <w:rsid w:val="001F608F"/>
    <w:rsid w:val="001F7106"/>
    <w:rsid w:val="001F7CD5"/>
    <w:rsid w:val="002000D5"/>
    <w:rsid w:val="002016F9"/>
    <w:rsid w:val="00201E4A"/>
    <w:rsid w:val="00202B6D"/>
    <w:rsid w:val="0020474D"/>
    <w:rsid w:val="00205148"/>
    <w:rsid w:val="00205351"/>
    <w:rsid w:val="00210A60"/>
    <w:rsid w:val="00210A76"/>
    <w:rsid w:val="00211A7F"/>
    <w:rsid w:val="00212FF8"/>
    <w:rsid w:val="00214E8C"/>
    <w:rsid w:val="00215E27"/>
    <w:rsid w:val="002161DC"/>
    <w:rsid w:val="00217971"/>
    <w:rsid w:val="00220BAF"/>
    <w:rsid w:val="00222D58"/>
    <w:rsid w:val="00223A4F"/>
    <w:rsid w:val="00223A6A"/>
    <w:rsid w:val="00223C96"/>
    <w:rsid w:val="0022451A"/>
    <w:rsid w:val="00225BBA"/>
    <w:rsid w:val="00227749"/>
    <w:rsid w:val="00227D12"/>
    <w:rsid w:val="00227FD1"/>
    <w:rsid w:val="002323D2"/>
    <w:rsid w:val="002351E7"/>
    <w:rsid w:val="002360DC"/>
    <w:rsid w:val="0023735B"/>
    <w:rsid w:val="00241971"/>
    <w:rsid w:val="00242DF7"/>
    <w:rsid w:val="00243288"/>
    <w:rsid w:val="00245659"/>
    <w:rsid w:val="0024568A"/>
    <w:rsid w:val="0024605E"/>
    <w:rsid w:val="002465AD"/>
    <w:rsid w:val="002472ED"/>
    <w:rsid w:val="00250118"/>
    <w:rsid w:val="00250E60"/>
    <w:rsid w:val="00250F56"/>
    <w:rsid w:val="00251371"/>
    <w:rsid w:val="002518CF"/>
    <w:rsid w:val="00252DAB"/>
    <w:rsid w:val="002535B2"/>
    <w:rsid w:val="00253FCA"/>
    <w:rsid w:val="0026012A"/>
    <w:rsid w:val="00261CE2"/>
    <w:rsid w:val="00262ACB"/>
    <w:rsid w:val="002631CD"/>
    <w:rsid w:val="00265E5A"/>
    <w:rsid w:val="002666CC"/>
    <w:rsid w:val="00266A65"/>
    <w:rsid w:val="0027042B"/>
    <w:rsid w:val="002705EA"/>
    <w:rsid w:val="00271151"/>
    <w:rsid w:val="00272649"/>
    <w:rsid w:val="00272BC6"/>
    <w:rsid w:val="00273394"/>
    <w:rsid w:val="00273F80"/>
    <w:rsid w:val="002754A8"/>
    <w:rsid w:val="00275872"/>
    <w:rsid w:val="00275947"/>
    <w:rsid w:val="0027674F"/>
    <w:rsid w:val="00276B82"/>
    <w:rsid w:val="00277ABE"/>
    <w:rsid w:val="0028053D"/>
    <w:rsid w:val="002818CA"/>
    <w:rsid w:val="002828CA"/>
    <w:rsid w:val="00283A0A"/>
    <w:rsid w:val="00283BFE"/>
    <w:rsid w:val="00283F71"/>
    <w:rsid w:val="00284A0F"/>
    <w:rsid w:val="002851CE"/>
    <w:rsid w:val="00285C2B"/>
    <w:rsid w:val="00287C63"/>
    <w:rsid w:val="00287F99"/>
    <w:rsid w:val="00291CBB"/>
    <w:rsid w:val="00293860"/>
    <w:rsid w:val="0029386F"/>
    <w:rsid w:val="00294D01"/>
    <w:rsid w:val="00295965"/>
    <w:rsid w:val="00296EC3"/>
    <w:rsid w:val="002A0F03"/>
    <w:rsid w:val="002A33DF"/>
    <w:rsid w:val="002A36DF"/>
    <w:rsid w:val="002A44C5"/>
    <w:rsid w:val="002A4FEE"/>
    <w:rsid w:val="002A57B5"/>
    <w:rsid w:val="002A6F90"/>
    <w:rsid w:val="002A71F0"/>
    <w:rsid w:val="002B0C56"/>
    <w:rsid w:val="002B21FE"/>
    <w:rsid w:val="002B3001"/>
    <w:rsid w:val="002B3244"/>
    <w:rsid w:val="002B3424"/>
    <w:rsid w:val="002B354E"/>
    <w:rsid w:val="002B4247"/>
    <w:rsid w:val="002B5789"/>
    <w:rsid w:val="002B5CE7"/>
    <w:rsid w:val="002B7E95"/>
    <w:rsid w:val="002C09E4"/>
    <w:rsid w:val="002C0FD7"/>
    <w:rsid w:val="002C3CDE"/>
    <w:rsid w:val="002C58BB"/>
    <w:rsid w:val="002C611C"/>
    <w:rsid w:val="002D08A3"/>
    <w:rsid w:val="002D1FDC"/>
    <w:rsid w:val="002D2723"/>
    <w:rsid w:val="002D335E"/>
    <w:rsid w:val="002D3E66"/>
    <w:rsid w:val="002D4C53"/>
    <w:rsid w:val="002D6C0B"/>
    <w:rsid w:val="002D6F0C"/>
    <w:rsid w:val="002E0121"/>
    <w:rsid w:val="002E0817"/>
    <w:rsid w:val="002E08B9"/>
    <w:rsid w:val="002E10F6"/>
    <w:rsid w:val="002E2486"/>
    <w:rsid w:val="002E2497"/>
    <w:rsid w:val="002E2D30"/>
    <w:rsid w:val="002E307D"/>
    <w:rsid w:val="002E4268"/>
    <w:rsid w:val="002E4AF3"/>
    <w:rsid w:val="002E5A12"/>
    <w:rsid w:val="002E65C9"/>
    <w:rsid w:val="002E7A15"/>
    <w:rsid w:val="002F016D"/>
    <w:rsid w:val="002F09B0"/>
    <w:rsid w:val="002F0F32"/>
    <w:rsid w:val="002F1486"/>
    <w:rsid w:val="002F14D5"/>
    <w:rsid w:val="002F1769"/>
    <w:rsid w:val="002F224D"/>
    <w:rsid w:val="002F28E6"/>
    <w:rsid w:val="002F48EE"/>
    <w:rsid w:val="002F739E"/>
    <w:rsid w:val="002F7C25"/>
    <w:rsid w:val="0030029D"/>
    <w:rsid w:val="003003CB"/>
    <w:rsid w:val="0030280F"/>
    <w:rsid w:val="0030295C"/>
    <w:rsid w:val="00302FE5"/>
    <w:rsid w:val="0030580A"/>
    <w:rsid w:val="0030601D"/>
    <w:rsid w:val="00306EB3"/>
    <w:rsid w:val="00307981"/>
    <w:rsid w:val="00307D61"/>
    <w:rsid w:val="003107DB"/>
    <w:rsid w:val="003108C4"/>
    <w:rsid w:val="00310CEA"/>
    <w:rsid w:val="003122AB"/>
    <w:rsid w:val="0031320C"/>
    <w:rsid w:val="0031492A"/>
    <w:rsid w:val="003157EC"/>
    <w:rsid w:val="00315E19"/>
    <w:rsid w:val="00316803"/>
    <w:rsid w:val="00316D6D"/>
    <w:rsid w:val="00317286"/>
    <w:rsid w:val="00320004"/>
    <w:rsid w:val="00320E8C"/>
    <w:rsid w:val="00321146"/>
    <w:rsid w:val="00322207"/>
    <w:rsid w:val="003255BB"/>
    <w:rsid w:val="00325E46"/>
    <w:rsid w:val="003266F9"/>
    <w:rsid w:val="003303E8"/>
    <w:rsid w:val="00330AE8"/>
    <w:rsid w:val="003316B9"/>
    <w:rsid w:val="003337E3"/>
    <w:rsid w:val="003370F1"/>
    <w:rsid w:val="00337873"/>
    <w:rsid w:val="00340829"/>
    <w:rsid w:val="00340B74"/>
    <w:rsid w:val="003412FA"/>
    <w:rsid w:val="003415F0"/>
    <w:rsid w:val="003429ED"/>
    <w:rsid w:val="00344FD1"/>
    <w:rsid w:val="00347B3F"/>
    <w:rsid w:val="0035030F"/>
    <w:rsid w:val="0035034A"/>
    <w:rsid w:val="0035482B"/>
    <w:rsid w:val="00354BE8"/>
    <w:rsid w:val="0035574E"/>
    <w:rsid w:val="00355F21"/>
    <w:rsid w:val="0035628A"/>
    <w:rsid w:val="00356B19"/>
    <w:rsid w:val="00357733"/>
    <w:rsid w:val="00357A9F"/>
    <w:rsid w:val="003613A0"/>
    <w:rsid w:val="003625E0"/>
    <w:rsid w:val="00362C94"/>
    <w:rsid w:val="003644FA"/>
    <w:rsid w:val="00364FC1"/>
    <w:rsid w:val="00365073"/>
    <w:rsid w:val="00365399"/>
    <w:rsid w:val="0036576D"/>
    <w:rsid w:val="00367042"/>
    <w:rsid w:val="003677AF"/>
    <w:rsid w:val="00367870"/>
    <w:rsid w:val="0037127D"/>
    <w:rsid w:val="003719DE"/>
    <w:rsid w:val="00371B4C"/>
    <w:rsid w:val="00374423"/>
    <w:rsid w:val="003744E7"/>
    <w:rsid w:val="00374664"/>
    <w:rsid w:val="003747DD"/>
    <w:rsid w:val="00375B53"/>
    <w:rsid w:val="003802ED"/>
    <w:rsid w:val="003821C6"/>
    <w:rsid w:val="0038233E"/>
    <w:rsid w:val="00382D5B"/>
    <w:rsid w:val="00383C95"/>
    <w:rsid w:val="003845B6"/>
    <w:rsid w:val="00384F53"/>
    <w:rsid w:val="0038560D"/>
    <w:rsid w:val="00386DA9"/>
    <w:rsid w:val="00386DD9"/>
    <w:rsid w:val="00387F2D"/>
    <w:rsid w:val="003903B9"/>
    <w:rsid w:val="00390559"/>
    <w:rsid w:val="00390F9C"/>
    <w:rsid w:val="00392621"/>
    <w:rsid w:val="00392CAE"/>
    <w:rsid w:val="00392D88"/>
    <w:rsid w:val="00392EB6"/>
    <w:rsid w:val="00393A6F"/>
    <w:rsid w:val="00394CA7"/>
    <w:rsid w:val="00395F94"/>
    <w:rsid w:val="00396399"/>
    <w:rsid w:val="003A00CF"/>
    <w:rsid w:val="003A07FF"/>
    <w:rsid w:val="003A0A1E"/>
    <w:rsid w:val="003A1414"/>
    <w:rsid w:val="003A1783"/>
    <w:rsid w:val="003A2F39"/>
    <w:rsid w:val="003A4C9F"/>
    <w:rsid w:val="003A5349"/>
    <w:rsid w:val="003A5958"/>
    <w:rsid w:val="003A77F0"/>
    <w:rsid w:val="003B034E"/>
    <w:rsid w:val="003B0C09"/>
    <w:rsid w:val="003B0D05"/>
    <w:rsid w:val="003B1829"/>
    <w:rsid w:val="003B1FA5"/>
    <w:rsid w:val="003B25F5"/>
    <w:rsid w:val="003B2A5C"/>
    <w:rsid w:val="003B2CBC"/>
    <w:rsid w:val="003B51CE"/>
    <w:rsid w:val="003B537B"/>
    <w:rsid w:val="003B58D2"/>
    <w:rsid w:val="003B620E"/>
    <w:rsid w:val="003C1FFE"/>
    <w:rsid w:val="003C292A"/>
    <w:rsid w:val="003C4338"/>
    <w:rsid w:val="003C4B75"/>
    <w:rsid w:val="003C6C34"/>
    <w:rsid w:val="003D1C57"/>
    <w:rsid w:val="003D2127"/>
    <w:rsid w:val="003D2E04"/>
    <w:rsid w:val="003D3BD4"/>
    <w:rsid w:val="003D487D"/>
    <w:rsid w:val="003D7B8F"/>
    <w:rsid w:val="003D7F66"/>
    <w:rsid w:val="003E0701"/>
    <w:rsid w:val="003E08CF"/>
    <w:rsid w:val="003E0B8B"/>
    <w:rsid w:val="003E0CF4"/>
    <w:rsid w:val="003E1388"/>
    <w:rsid w:val="003E2CD0"/>
    <w:rsid w:val="003E3D16"/>
    <w:rsid w:val="003E5A35"/>
    <w:rsid w:val="003E6527"/>
    <w:rsid w:val="003E654D"/>
    <w:rsid w:val="003E6E83"/>
    <w:rsid w:val="003E6FA5"/>
    <w:rsid w:val="003E71D5"/>
    <w:rsid w:val="003F02AD"/>
    <w:rsid w:val="003F03AF"/>
    <w:rsid w:val="003F0726"/>
    <w:rsid w:val="003F28A8"/>
    <w:rsid w:val="003F3150"/>
    <w:rsid w:val="003F441E"/>
    <w:rsid w:val="003F64B1"/>
    <w:rsid w:val="003F68A8"/>
    <w:rsid w:val="00400F25"/>
    <w:rsid w:val="004012CA"/>
    <w:rsid w:val="00402C4A"/>
    <w:rsid w:val="00403103"/>
    <w:rsid w:val="004038B1"/>
    <w:rsid w:val="0040396E"/>
    <w:rsid w:val="00405A40"/>
    <w:rsid w:val="004061FE"/>
    <w:rsid w:val="00406B14"/>
    <w:rsid w:val="00406E15"/>
    <w:rsid w:val="004070D8"/>
    <w:rsid w:val="0041004F"/>
    <w:rsid w:val="0041067F"/>
    <w:rsid w:val="0041086B"/>
    <w:rsid w:val="0041144B"/>
    <w:rsid w:val="004122E8"/>
    <w:rsid w:val="00413941"/>
    <w:rsid w:val="00413AD7"/>
    <w:rsid w:val="0041474F"/>
    <w:rsid w:val="00414BAF"/>
    <w:rsid w:val="00414C5C"/>
    <w:rsid w:val="00414C8A"/>
    <w:rsid w:val="0041591D"/>
    <w:rsid w:val="004161F3"/>
    <w:rsid w:val="00416AE4"/>
    <w:rsid w:val="004179D9"/>
    <w:rsid w:val="00417BC8"/>
    <w:rsid w:val="0042042E"/>
    <w:rsid w:val="0042136F"/>
    <w:rsid w:val="00423CAA"/>
    <w:rsid w:val="00423D56"/>
    <w:rsid w:val="00424FD2"/>
    <w:rsid w:val="00425416"/>
    <w:rsid w:val="004257A7"/>
    <w:rsid w:val="00425E78"/>
    <w:rsid w:val="0042601F"/>
    <w:rsid w:val="00427EBE"/>
    <w:rsid w:val="00430BFE"/>
    <w:rsid w:val="00430C4C"/>
    <w:rsid w:val="00430DB6"/>
    <w:rsid w:val="004310CB"/>
    <w:rsid w:val="00431615"/>
    <w:rsid w:val="00431F3C"/>
    <w:rsid w:val="004323E5"/>
    <w:rsid w:val="0043325D"/>
    <w:rsid w:val="00435260"/>
    <w:rsid w:val="00435866"/>
    <w:rsid w:val="00436738"/>
    <w:rsid w:val="00437567"/>
    <w:rsid w:val="00437CD8"/>
    <w:rsid w:val="00440808"/>
    <w:rsid w:val="00440816"/>
    <w:rsid w:val="00443C4F"/>
    <w:rsid w:val="00445384"/>
    <w:rsid w:val="00445CDF"/>
    <w:rsid w:val="00445ED1"/>
    <w:rsid w:val="0044723E"/>
    <w:rsid w:val="00447992"/>
    <w:rsid w:val="00450859"/>
    <w:rsid w:val="00450F1A"/>
    <w:rsid w:val="0045120C"/>
    <w:rsid w:val="00453DC3"/>
    <w:rsid w:val="00454501"/>
    <w:rsid w:val="0045527D"/>
    <w:rsid w:val="004568D8"/>
    <w:rsid w:val="00457490"/>
    <w:rsid w:val="004574D1"/>
    <w:rsid w:val="00460FD5"/>
    <w:rsid w:val="00461227"/>
    <w:rsid w:val="00462EBB"/>
    <w:rsid w:val="0046345C"/>
    <w:rsid w:val="00464047"/>
    <w:rsid w:val="00464999"/>
    <w:rsid w:val="00465A05"/>
    <w:rsid w:val="004711E0"/>
    <w:rsid w:val="00472A50"/>
    <w:rsid w:val="004735CD"/>
    <w:rsid w:val="00473890"/>
    <w:rsid w:val="00473DB7"/>
    <w:rsid w:val="00474C2B"/>
    <w:rsid w:val="00475408"/>
    <w:rsid w:val="004759EF"/>
    <w:rsid w:val="00475C1A"/>
    <w:rsid w:val="004766D7"/>
    <w:rsid w:val="00476729"/>
    <w:rsid w:val="004767F0"/>
    <w:rsid w:val="00476BDB"/>
    <w:rsid w:val="00476D3A"/>
    <w:rsid w:val="00477EF7"/>
    <w:rsid w:val="00480163"/>
    <w:rsid w:val="004801B1"/>
    <w:rsid w:val="0048079C"/>
    <w:rsid w:val="00481B6F"/>
    <w:rsid w:val="00481D3A"/>
    <w:rsid w:val="0048502A"/>
    <w:rsid w:val="004853A8"/>
    <w:rsid w:val="00490471"/>
    <w:rsid w:val="00497921"/>
    <w:rsid w:val="004A0188"/>
    <w:rsid w:val="004A2365"/>
    <w:rsid w:val="004A442D"/>
    <w:rsid w:val="004A522D"/>
    <w:rsid w:val="004A5260"/>
    <w:rsid w:val="004A59A5"/>
    <w:rsid w:val="004A5F04"/>
    <w:rsid w:val="004A663A"/>
    <w:rsid w:val="004A6C79"/>
    <w:rsid w:val="004A7554"/>
    <w:rsid w:val="004A7660"/>
    <w:rsid w:val="004A78DE"/>
    <w:rsid w:val="004B031A"/>
    <w:rsid w:val="004B23D1"/>
    <w:rsid w:val="004B2C99"/>
    <w:rsid w:val="004B53C9"/>
    <w:rsid w:val="004B5D1B"/>
    <w:rsid w:val="004B765B"/>
    <w:rsid w:val="004C227B"/>
    <w:rsid w:val="004C2332"/>
    <w:rsid w:val="004C266C"/>
    <w:rsid w:val="004C2CB9"/>
    <w:rsid w:val="004C39BE"/>
    <w:rsid w:val="004C3D1C"/>
    <w:rsid w:val="004C416B"/>
    <w:rsid w:val="004C5529"/>
    <w:rsid w:val="004C673D"/>
    <w:rsid w:val="004C6837"/>
    <w:rsid w:val="004C6B03"/>
    <w:rsid w:val="004C70B6"/>
    <w:rsid w:val="004D25AB"/>
    <w:rsid w:val="004D3DF6"/>
    <w:rsid w:val="004D471B"/>
    <w:rsid w:val="004D54CC"/>
    <w:rsid w:val="004D5D69"/>
    <w:rsid w:val="004D7774"/>
    <w:rsid w:val="004E29C8"/>
    <w:rsid w:val="004E32F1"/>
    <w:rsid w:val="004E3BA4"/>
    <w:rsid w:val="004E3CAC"/>
    <w:rsid w:val="004E47F6"/>
    <w:rsid w:val="004E4D2C"/>
    <w:rsid w:val="004E5455"/>
    <w:rsid w:val="004E551C"/>
    <w:rsid w:val="004E5930"/>
    <w:rsid w:val="004E6762"/>
    <w:rsid w:val="004F0B92"/>
    <w:rsid w:val="004F150D"/>
    <w:rsid w:val="004F35FA"/>
    <w:rsid w:val="004F3923"/>
    <w:rsid w:val="004F5755"/>
    <w:rsid w:val="004F61DE"/>
    <w:rsid w:val="004F623E"/>
    <w:rsid w:val="004F62DB"/>
    <w:rsid w:val="004F62EA"/>
    <w:rsid w:val="004F73BE"/>
    <w:rsid w:val="00503C85"/>
    <w:rsid w:val="005049DA"/>
    <w:rsid w:val="005059AB"/>
    <w:rsid w:val="00505BE2"/>
    <w:rsid w:val="005062CD"/>
    <w:rsid w:val="00506359"/>
    <w:rsid w:val="00507025"/>
    <w:rsid w:val="00507EDF"/>
    <w:rsid w:val="00510FCF"/>
    <w:rsid w:val="00511147"/>
    <w:rsid w:val="005118F4"/>
    <w:rsid w:val="00511FB0"/>
    <w:rsid w:val="00512D17"/>
    <w:rsid w:val="005144B8"/>
    <w:rsid w:val="00514AAE"/>
    <w:rsid w:val="00514FF9"/>
    <w:rsid w:val="00515B10"/>
    <w:rsid w:val="00516C73"/>
    <w:rsid w:val="00517F8C"/>
    <w:rsid w:val="005200AC"/>
    <w:rsid w:val="0052064C"/>
    <w:rsid w:val="00520A53"/>
    <w:rsid w:val="00523B86"/>
    <w:rsid w:val="005257F6"/>
    <w:rsid w:val="005266A2"/>
    <w:rsid w:val="00526AB7"/>
    <w:rsid w:val="00527727"/>
    <w:rsid w:val="00527B1B"/>
    <w:rsid w:val="00530956"/>
    <w:rsid w:val="005338B9"/>
    <w:rsid w:val="00537826"/>
    <w:rsid w:val="005378B8"/>
    <w:rsid w:val="00540562"/>
    <w:rsid w:val="005422D0"/>
    <w:rsid w:val="00542B32"/>
    <w:rsid w:val="005431FC"/>
    <w:rsid w:val="00543CCC"/>
    <w:rsid w:val="00547227"/>
    <w:rsid w:val="00551930"/>
    <w:rsid w:val="00552FFB"/>
    <w:rsid w:val="005552BC"/>
    <w:rsid w:val="00555326"/>
    <w:rsid w:val="00556825"/>
    <w:rsid w:val="00556BFD"/>
    <w:rsid w:val="00560005"/>
    <w:rsid w:val="00560B03"/>
    <w:rsid w:val="00561775"/>
    <w:rsid w:val="005618B9"/>
    <w:rsid w:val="00561ED5"/>
    <w:rsid w:val="00562A8A"/>
    <w:rsid w:val="00562E02"/>
    <w:rsid w:val="0056333C"/>
    <w:rsid w:val="0056520C"/>
    <w:rsid w:val="005706F4"/>
    <w:rsid w:val="00570D9C"/>
    <w:rsid w:val="005718B5"/>
    <w:rsid w:val="00571C95"/>
    <w:rsid w:val="0057287A"/>
    <w:rsid w:val="005732F7"/>
    <w:rsid w:val="0057354E"/>
    <w:rsid w:val="00573924"/>
    <w:rsid w:val="00573A32"/>
    <w:rsid w:val="00575470"/>
    <w:rsid w:val="00575530"/>
    <w:rsid w:val="0057618D"/>
    <w:rsid w:val="005765C1"/>
    <w:rsid w:val="0057676C"/>
    <w:rsid w:val="00576AB0"/>
    <w:rsid w:val="00576BFC"/>
    <w:rsid w:val="00576D61"/>
    <w:rsid w:val="005770DF"/>
    <w:rsid w:val="0057736D"/>
    <w:rsid w:val="0057771D"/>
    <w:rsid w:val="0058010F"/>
    <w:rsid w:val="00580B0C"/>
    <w:rsid w:val="00580F56"/>
    <w:rsid w:val="00582574"/>
    <w:rsid w:val="00583553"/>
    <w:rsid w:val="00583A1B"/>
    <w:rsid w:val="00583D66"/>
    <w:rsid w:val="005843F3"/>
    <w:rsid w:val="00584AAA"/>
    <w:rsid w:val="00584E18"/>
    <w:rsid w:val="00585D3B"/>
    <w:rsid w:val="005877B0"/>
    <w:rsid w:val="00587EBA"/>
    <w:rsid w:val="005908DB"/>
    <w:rsid w:val="00590997"/>
    <w:rsid w:val="00590A21"/>
    <w:rsid w:val="00590BE7"/>
    <w:rsid w:val="00590DDD"/>
    <w:rsid w:val="00590FAF"/>
    <w:rsid w:val="00591CA8"/>
    <w:rsid w:val="005941A8"/>
    <w:rsid w:val="005952E3"/>
    <w:rsid w:val="005960D9"/>
    <w:rsid w:val="0059674E"/>
    <w:rsid w:val="005973BD"/>
    <w:rsid w:val="0059770E"/>
    <w:rsid w:val="005A0DD9"/>
    <w:rsid w:val="005A1A92"/>
    <w:rsid w:val="005A1DE0"/>
    <w:rsid w:val="005A2F8B"/>
    <w:rsid w:val="005A37A6"/>
    <w:rsid w:val="005A38F5"/>
    <w:rsid w:val="005A575B"/>
    <w:rsid w:val="005A5886"/>
    <w:rsid w:val="005A60A8"/>
    <w:rsid w:val="005A6AA6"/>
    <w:rsid w:val="005A6E92"/>
    <w:rsid w:val="005A6EF9"/>
    <w:rsid w:val="005B0833"/>
    <w:rsid w:val="005B09B2"/>
    <w:rsid w:val="005B13BB"/>
    <w:rsid w:val="005B26A6"/>
    <w:rsid w:val="005B302F"/>
    <w:rsid w:val="005B3C6E"/>
    <w:rsid w:val="005B483F"/>
    <w:rsid w:val="005B4E9D"/>
    <w:rsid w:val="005B658A"/>
    <w:rsid w:val="005C0A80"/>
    <w:rsid w:val="005C0B85"/>
    <w:rsid w:val="005C1ACA"/>
    <w:rsid w:val="005C1CBB"/>
    <w:rsid w:val="005C402E"/>
    <w:rsid w:val="005C48F1"/>
    <w:rsid w:val="005C4F96"/>
    <w:rsid w:val="005C5323"/>
    <w:rsid w:val="005C76B7"/>
    <w:rsid w:val="005D12A6"/>
    <w:rsid w:val="005D280D"/>
    <w:rsid w:val="005D2F20"/>
    <w:rsid w:val="005D358A"/>
    <w:rsid w:val="005D3E81"/>
    <w:rsid w:val="005D6094"/>
    <w:rsid w:val="005D6380"/>
    <w:rsid w:val="005D67A9"/>
    <w:rsid w:val="005D76F4"/>
    <w:rsid w:val="005E04F0"/>
    <w:rsid w:val="005E12AA"/>
    <w:rsid w:val="005E33F2"/>
    <w:rsid w:val="005E4018"/>
    <w:rsid w:val="005E6E19"/>
    <w:rsid w:val="005E76D6"/>
    <w:rsid w:val="005E7BD6"/>
    <w:rsid w:val="005E7F13"/>
    <w:rsid w:val="005F2345"/>
    <w:rsid w:val="005F2BF5"/>
    <w:rsid w:val="005F32D2"/>
    <w:rsid w:val="005F415A"/>
    <w:rsid w:val="005F4CB4"/>
    <w:rsid w:val="005F6D25"/>
    <w:rsid w:val="005F7B2D"/>
    <w:rsid w:val="005F7ED0"/>
    <w:rsid w:val="00602DDD"/>
    <w:rsid w:val="0060476A"/>
    <w:rsid w:val="00605175"/>
    <w:rsid w:val="0060519A"/>
    <w:rsid w:val="00606B8D"/>
    <w:rsid w:val="006100B8"/>
    <w:rsid w:val="0061049A"/>
    <w:rsid w:val="00611227"/>
    <w:rsid w:val="00613AE7"/>
    <w:rsid w:val="00613C29"/>
    <w:rsid w:val="00615A4D"/>
    <w:rsid w:val="0061604E"/>
    <w:rsid w:val="006204B4"/>
    <w:rsid w:val="00620D88"/>
    <w:rsid w:val="006237F4"/>
    <w:rsid w:val="00625341"/>
    <w:rsid w:val="006257B8"/>
    <w:rsid w:val="0062797F"/>
    <w:rsid w:val="00627BB3"/>
    <w:rsid w:val="00631157"/>
    <w:rsid w:val="00631769"/>
    <w:rsid w:val="00631BC6"/>
    <w:rsid w:val="00633D74"/>
    <w:rsid w:val="006341E2"/>
    <w:rsid w:val="006343FE"/>
    <w:rsid w:val="00634941"/>
    <w:rsid w:val="00634E22"/>
    <w:rsid w:val="00637407"/>
    <w:rsid w:val="00640BA2"/>
    <w:rsid w:val="00640CF8"/>
    <w:rsid w:val="00641870"/>
    <w:rsid w:val="00642350"/>
    <w:rsid w:val="006437CB"/>
    <w:rsid w:val="00645A2C"/>
    <w:rsid w:val="00645CA7"/>
    <w:rsid w:val="00646E17"/>
    <w:rsid w:val="00647154"/>
    <w:rsid w:val="00647797"/>
    <w:rsid w:val="0064785A"/>
    <w:rsid w:val="00647E76"/>
    <w:rsid w:val="0065100B"/>
    <w:rsid w:val="00651695"/>
    <w:rsid w:val="0065473B"/>
    <w:rsid w:val="00654B89"/>
    <w:rsid w:val="00654D32"/>
    <w:rsid w:val="00654E3A"/>
    <w:rsid w:val="006556AE"/>
    <w:rsid w:val="00655FC9"/>
    <w:rsid w:val="00656EEA"/>
    <w:rsid w:val="00657E0D"/>
    <w:rsid w:val="00660A70"/>
    <w:rsid w:val="00661EE1"/>
    <w:rsid w:val="006633A5"/>
    <w:rsid w:val="00664E73"/>
    <w:rsid w:val="00664F20"/>
    <w:rsid w:val="006668AA"/>
    <w:rsid w:val="00670221"/>
    <w:rsid w:val="0067218D"/>
    <w:rsid w:val="00672972"/>
    <w:rsid w:val="00673562"/>
    <w:rsid w:val="006760FC"/>
    <w:rsid w:val="0067778E"/>
    <w:rsid w:val="0068151A"/>
    <w:rsid w:val="00684577"/>
    <w:rsid w:val="00684621"/>
    <w:rsid w:val="00685F05"/>
    <w:rsid w:val="00686375"/>
    <w:rsid w:val="006864EE"/>
    <w:rsid w:val="0069081A"/>
    <w:rsid w:val="00691633"/>
    <w:rsid w:val="00691BDD"/>
    <w:rsid w:val="00692030"/>
    <w:rsid w:val="00693490"/>
    <w:rsid w:val="006945D0"/>
    <w:rsid w:val="0069728B"/>
    <w:rsid w:val="0069755F"/>
    <w:rsid w:val="006975A7"/>
    <w:rsid w:val="006979F9"/>
    <w:rsid w:val="006A1FCB"/>
    <w:rsid w:val="006A37E9"/>
    <w:rsid w:val="006A3F26"/>
    <w:rsid w:val="006A5043"/>
    <w:rsid w:val="006A674E"/>
    <w:rsid w:val="006A6A4D"/>
    <w:rsid w:val="006A6C00"/>
    <w:rsid w:val="006A6CB5"/>
    <w:rsid w:val="006A7F68"/>
    <w:rsid w:val="006B199F"/>
    <w:rsid w:val="006B1A8B"/>
    <w:rsid w:val="006B1CF0"/>
    <w:rsid w:val="006B25AE"/>
    <w:rsid w:val="006B2867"/>
    <w:rsid w:val="006B2E09"/>
    <w:rsid w:val="006B2EC5"/>
    <w:rsid w:val="006B4E03"/>
    <w:rsid w:val="006B5CCF"/>
    <w:rsid w:val="006B6862"/>
    <w:rsid w:val="006B6DA0"/>
    <w:rsid w:val="006B6F48"/>
    <w:rsid w:val="006C05ED"/>
    <w:rsid w:val="006C0908"/>
    <w:rsid w:val="006C0E9A"/>
    <w:rsid w:val="006C10B0"/>
    <w:rsid w:val="006C3167"/>
    <w:rsid w:val="006C5A0E"/>
    <w:rsid w:val="006C6189"/>
    <w:rsid w:val="006C7831"/>
    <w:rsid w:val="006C7E19"/>
    <w:rsid w:val="006D07BE"/>
    <w:rsid w:val="006D09B1"/>
    <w:rsid w:val="006D1B04"/>
    <w:rsid w:val="006D2849"/>
    <w:rsid w:val="006D2F2F"/>
    <w:rsid w:val="006D348A"/>
    <w:rsid w:val="006D494E"/>
    <w:rsid w:val="006D4D1F"/>
    <w:rsid w:val="006D558B"/>
    <w:rsid w:val="006D5EEA"/>
    <w:rsid w:val="006D66A9"/>
    <w:rsid w:val="006D7BC5"/>
    <w:rsid w:val="006E0059"/>
    <w:rsid w:val="006E212A"/>
    <w:rsid w:val="006E3E03"/>
    <w:rsid w:val="006E4A66"/>
    <w:rsid w:val="006E4FCA"/>
    <w:rsid w:val="006E7EFB"/>
    <w:rsid w:val="006F015A"/>
    <w:rsid w:val="006F0638"/>
    <w:rsid w:val="006F0B97"/>
    <w:rsid w:val="006F1385"/>
    <w:rsid w:val="006F1725"/>
    <w:rsid w:val="006F1D40"/>
    <w:rsid w:val="006F1E23"/>
    <w:rsid w:val="006F221E"/>
    <w:rsid w:val="006F3519"/>
    <w:rsid w:val="006F49FA"/>
    <w:rsid w:val="006F5B24"/>
    <w:rsid w:val="006F62BF"/>
    <w:rsid w:val="006F6C19"/>
    <w:rsid w:val="00700173"/>
    <w:rsid w:val="007027DD"/>
    <w:rsid w:val="0070404D"/>
    <w:rsid w:val="00704E4E"/>
    <w:rsid w:val="00704EB6"/>
    <w:rsid w:val="00704F28"/>
    <w:rsid w:val="0070755B"/>
    <w:rsid w:val="00707A32"/>
    <w:rsid w:val="0071020C"/>
    <w:rsid w:val="00710C07"/>
    <w:rsid w:val="00711961"/>
    <w:rsid w:val="0071240D"/>
    <w:rsid w:val="00713B86"/>
    <w:rsid w:val="00713F32"/>
    <w:rsid w:val="00714529"/>
    <w:rsid w:val="00715162"/>
    <w:rsid w:val="007155BC"/>
    <w:rsid w:val="00715C56"/>
    <w:rsid w:val="0071739A"/>
    <w:rsid w:val="00720278"/>
    <w:rsid w:val="00720AED"/>
    <w:rsid w:val="00720BE3"/>
    <w:rsid w:val="007220E4"/>
    <w:rsid w:val="0072241A"/>
    <w:rsid w:val="00723227"/>
    <w:rsid w:val="007238AC"/>
    <w:rsid w:val="00723F65"/>
    <w:rsid w:val="007256E4"/>
    <w:rsid w:val="00726218"/>
    <w:rsid w:val="00726B27"/>
    <w:rsid w:val="00727D51"/>
    <w:rsid w:val="00733B4A"/>
    <w:rsid w:val="0073594E"/>
    <w:rsid w:val="00735BB2"/>
    <w:rsid w:val="00736077"/>
    <w:rsid w:val="00736AD0"/>
    <w:rsid w:val="00736D07"/>
    <w:rsid w:val="007378FA"/>
    <w:rsid w:val="007379BF"/>
    <w:rsid w:val="0074060D"/>
    <w:rsid w:val="00740ECB"/>
    <w:rsid w:val="00741D44"/>
    <w:rsid w:val="0074428C"/>
    <w:rsid w:val="00744C31"/>
    <w:rsid w:val="007453B1"/>
    <w:rsid w:val="00747A3A"/>
    <w:rsid w:val="00750965"/>
    <w:rsid w:val="0075136C"/>
    <w:rsid w:val="00752284"/>
    <w:rsid w:val="007544BA"/>
    <w:rsid w:val="00756975"/>
    <w:rsid w:val="00760596"/>
    <w:rsid w:val="00760E9D"/>
    <w:rsid w:val="00762A1C"/>
    <w:rsid w:val="00763240"/>
    <w:rsid w:val="00763258"/>
    <w:rsid w:val="007636EB"/>
    <w:rsid w:val="00764A33"/>
    <w:rsid w:val="00765B03"/>
    <w:rsid w:val="00766861"/>
    <w:rsid w:val="0077053F"/>
    <w:rsid w:val="007712D6"/>
    <w:rsid w:val="00771748"/>
    <w:rsid w:val="0077351B"/>
    <w:rsid w:val="00774D0A"/>
    <w:rsid w:val="00775B27"/>
    <w:rsid w:val="0077634E"/>
    <w:rsid w:val="007779BF"/>
    <w:rsid w:val="00777FBC"/>
    <w:rsid w:val="007800DE"/>
    <w:rsid w:val="007801DF"/>
    <w:rsid w:val="0078076E"/>
    <w:rsid w:val="00782129"/>
    <w:rsid w:val="00782841"/>
    <w:rsid w:val="00783230"/>
    <w:rsid w:val="00783260"/>
    <w:rsid w:val="00787F5E"/>
    <w:rsid w:val="00790431"/>
    <w:rsid w:val="00790B0C"/>
    <w:rsid w:val="00792F76"/>
    <w:rsid w:val="00793185"/>
    <w:rsid w:val="007931DA"/>
    <w:rsid w:val="0079448E"/>
    <w:rsid w:val="00794754"/>
    <w:rsid w:val="007949CE"/>
    <w:rsid w:val="0079546C"/>
    <w:rsid w:val="0079568A"/>
    <w:rsid w:val="00796754"/>
    <w:rsid w:val="007974CC"/>
    <w:rsid w:val="007A0432"/>
    <w:rsid w:val="007A094B"/>
    <w:rsid w:val="007A2528"/>
    <w:rsid w:val="007A2F92"/>
    <w:rsid w:val="007A41CD"/>
    <w:rsid w:val="007A49C3"/>
    <w:rsid w:val="007A5AA9"/>
    <w:rsid w:val="007A7556"/>
    <w:rsid w:val="007A7790"/>
    <w:rsid w:val="007A7A6E"/>
    <w:rsid w:val="007A7B43"/>
    <w:rsid w:val="007B061C"/>
    <w:rsid w:val="007B08FC"/>
    <w:rsid w:val="007B1404"/>
    <w:rsid w:val="007B14E6"/>
    <w:rsid w:val="007B15CF"/>
    <w:rsid w:val="007B40AE"/>
    <w:rsid w:val="007B49B7"/>
    <w:rsid w:val="007B4B43"/>
    <w:rsid w:val="007B608F"/>
    <w:rsid w:val="007C00E5"/>
    <w:rsid w:val="007C2CBF"/>
    <w:rsid w:val="007C383F"/>
    <w:rsid w:val="007C3C28"/>
    <w:rsid w:val="007C6157"/>
    <w:rsid w:val="007D1BBE"/>
    <w:rsid w:val="007D41C2"/>
    <w:rsid w:val="007D4CC1"/>
    <w:rsid w:val="007D5554"/>
    <w:rsid w:val="007D695A"/>
    <w:rsid w:val="007E3482"/>
    <w:rsid w:val="007E3C3A"/>
    <w:rsid w:val="007E5342"/>
    <w:rsid w:val="007E62E3"/>
    <w:rsid w:val="007E662F"/>
    <w:rsid w:val="007F13E6"/>
    <w:rsid w:val="007F1B3B"/>
    <w:rsid w:val="007F29BA"/>
    <w:rsid w:val="007F3B1F"/>
    <w:rsid w:val="007F5856"/>
    <w:rsid w:val="007F5A8B"/>
    <w:rsid w:val="007F5AFE"/>
    <w:rsid w:val="007F5F87"/>
    <w:rsid w:val="008001AE"/>
    <w:rsid w:val="0080123A"/>
    <w:rsid w:val="008015A6"/>
    <w:rsid w:val="00802F9E"/>
    <w:rsid w:val="0080439A"/>
    <w:rsid w:val="008050F2"/>
    <w:rsid w:val="00805D63"/>
    <w:rsid w:val="0080622E"/>
    <w:rsid w:val="008071D3"/>
    <w:rsid w:val="008076F0"/>
    <w:rsid w:val="00807963"/>
    <w:rsid w:val="00810CCE"/>
    <w:rsid w:val="008136A4"/>
    <w:rsid w:val="00813FAD"/>
    <w:rsid w:val="00816481"/>
    <w:rsid w:val="00817498"/>
    <w:rsid w:val="00820693"/>
    <w:rsid w:val="00820D4C"/>
    <w:rsid w:val="00821843"/>
    <w:rsid w:val="00821B19"/>
    <w:rsid w:val="008224C9"/>
    <w:rsid w:val="00822B00"/>
    <w:rsid w:val="008248A7"/>
    <w:rsid w:val="00826589"/>
    <w:rsid w:val="00826DAF"/>
    <w:rsid w:val="00826F69"/>
    <w:rsid w:val="008305CD"/>
    <w:rsid w:val="00831E9B"/>
    <w:rsid w:val="00832C7D"/>
    <w:rsid w:val="00832D3D"/>
    <w:rsid w:val="00833186"/>
    <w:rsid w:val="0083393D"/>
    <w:rsid w:val="00833CE8"/>
    <w:rsid w:val="00834BB2"/>
    <w:rsid w:val="00836251"/>
    <w:rsid w:val="00836C65"/>
    <w:rsid w:val="008402BE"/>
    <w:rsid w:val="00842867"/>
    <w:rsid w:val="0084382F"/>
    <w:rsid w:val="008453B5"/>
    <w:rsid w:val="00851757"/>
    <w:rsid w:val="008519EC"/>
    <w:rsid w:val="00852759"/>
    <w:rsid w:val="008530BD"/>
    <w:rsid w:val="00853EFC"/>
    <w:rsid w:val="0085431A"/>
    <w:rsid w:val="00857C4D"/>
    <w:rsid w:val="00860237"/>
    <w:rsid w:val="0086028A"/>
    <w:rsid w:val="008603BE"/>
    <w:rsid w:val="00860F52"/>
    <w:rsid w:val="00861694"/>
    <w:rsid w:val="008619A5"/>
    <w:rsid w:val="00864716"/>
    <w:rsid w:val="00865150"/>
    <w:rsid w:val="00865D25"/>
    <w:rsid w:val="00867703"/>
    <w:rsid w:val="00867864"/>
    <w:rsid w:val="00867B5C"/>
    <w:rsid w:val="00872542"/>
    <w:rsid w:val="00873267"/>
    <w:rsid w:val="00873AC4"/>
    <w:rsid w:val="00873CDA"/>
    <w:rsid w:val="00874863"/>
    <w:rsid w:val="00874949"/>
    <w:rsid w:val="00875FB5"/>
    <w:rsid w:val="00880770"/>
    <w:rsid w:val="008818E9"/>
    <w:rsid w:val="00881AE3"/>
    <w:rsid w:val="0088232B"/>
    <w:rsid w:val="008827DD"/>
    <w:rsid w:val="00882D8A"/>
    <w:rsid w:val="00883C43"/>
    <w:rsid w:val="00885D59"/>
    <w:rsid w:val="00886B0C"/>
    <w:rsid w:val="00887C7F"/>
    <w:rsid w:val="00890A67"/>
    <w:rsid w:val="00890AAE"/>
    <w:rsid w:val="00890EDF"/>
    <w:rsid w:val="008920AA"/>
    <w:rsid w:val="0089262D"/>
    <w:rsid w:val="008930C2"/>
    <w:rsid w:val="008945BE"/>
    <w:rsid w:val="00894731"/>
    <w:rsid w:val="00894AB5"/>
    <w:rsid w:val="00894BB7"/>
    <w:rsid w:val="0089505F"/>
    <w:rsid w:val="0089744C"/>
    <w:rsid w:val="008A1288"/>
    <w:rsid w:val="008A1573"/>
    <w:rsid w:val="008A2D2B"/>
    <w:rsid w:val="008A7E40"/>
    <w:rsid w:val="008B382F"/>
    <w:rsid w:val="008B4623"/>
    <w:rsid w:val="008B549C"/>
    <w:rsid w:val="008B5D24"/>
    <w:rsid w:val="008B5EA7"/>
    <w:rsid w:val="008B6286"/>
    <w:rsid w:val="008B6E95"/>
    <w:rsid w:val="008B765B"/>
    <w:rsid w:val="008B7C8F"/>
    <w:rsid w:val="008C0881"/>
    <w:rsid w:val="008C0F5F"/>
    <w:rsid w:val="008C2DEA"/>
    <w:rsid w:val="008C3126"/>
    <w:rsid w:val="008C3D8B"/>
    <w:rsid w:val="008C5135"/>
    <w:rsid w:val="008C59D1"/>
    <w:rsid w:val="008C6E39"/>
    <w:rsid w:val="008C6E54"/>
    <w:rsid w:val="008C705A"/>
    <w:rsid w:val="008C70D4"/>
    <w:rsid w:val="008D0269"/>
    <w:rsid w:val="008D3452"/>
    <w:rsid w:val="008D38D1"/>
    <w:rsid w:val="008D3CD9"/>
    <w:rsid w:val="008D4156"/>
    <w:rsid w:val="008D42FB"/>
    <w:rsid w:val="008D45BD"/>
    <w:rsid w:val="008D4727"/>
    <w:rsid w:val="008D534F"/>
    <w:rsid w:val="008D5BFA"/>
    <w:rsid w:val="008D6BCB"/>
    <w:rsid w:val="008D72D9"/>
    <w:rsid w:val="008D7733"/>
    <w:rsid w:val="008E0559"/>
    <w:rsid w:val="008E311C"/>
    <w:rsid w:val="008E3BD3"/>
    <w:rsid w:val="008E4A9E"/>
    <w:rsid w:val="008E4D08"/>
    <w:rsid w:val="008E4F3A"/>
    <w:rsid w:val="008E6DD3"/>
    <w:rsid w:val="008E744B"/>
    <w:rsid w:val="008F0AEC"/>
    <w:rsid w:val="008F0D54"/>
    <w:rsid w:val="008F0E81"/>
    <w:rsid w:val="008F118F"/>
    <w:rsid w:val="008F2281"/>
    <w:rsid w:val="008F2D55"/>
    <w:rsid w:val="008F3D5D"/>
    <w:rsid w:val="008F426C"/>
    <w:rsid w:val="008F42C1"/>
    <w:rsid w:val="008F4742"/>
    <w:rsid w:val="008F6D5E"/>
    <w:rsid w:val="008F7BCE"/>
    <w:rsid w:val="00900349"/>
    <w:rsid w:val="0090135A"/>
    <w:rsid w:val="009020A8"/>
    <w:rsid w:val="009030B9"/>
    <w:rsid w:val="009034A2"/>
    <w:rsid w:val="009046EB"/>
    <w:rsid w:val="009048C0"/>
    <w:rsid w:val="0090543E"/>
    <w:rsid w:val="009062E4"/>
    <w:rsid w:val="00907B50"/>
    <w:rsid w:val="009132F0"/>
    <w:rsid w:val="00914C83"/>
    <w:rsid w:val="00914EE3"/>
    <w:rsid w:val="0091579C"/>
    <w:rsid w:val="0091589D"/>
    <w:rsid w:val="00916277"/>
    <w:rsid w:val="00917988"/>
    <w:rsid w:val="0092062F"/>
    <w:rsid w:val="00922AC5"/>
    <w:rsid w:val="0092353A"/>
    <w:rsid w:val="00925852"/>
    <w:rsid w:val="009263E1"/>
    <w:rsid w:val="00930FF4"/>
    <w:rsid w:val="00932DA0"/>
    <w:rsid w:val="00932EA3"/>
    <w:rsid w:val="00933BC0"/>
    <w:rsid w:val="00933D00"/>
    <w:rsid w:val="009349B5"/>
    <w:rsid w:val="00934A72"/>
    <w:rsid w:val="00934F51"/>
    <w:rsid w:val="00935EB5"/>
    <w:rsid w:val="00936FFD"/>
    <w:rsid w:val="009371D3"/>
    <w:rsid w:val="00937F4D"/>
    <w:rsid w:val="0094208F"/>
    <w:rsid w:val="0094243F"/>
    <w:rsid w:val="00942F33"/>
    <w:rsid w:val="00943808"/>
    <w:rsid w:val="00943A35"/>
    <w:rsid w:val="009440DB"/>
    <w:rsid w:val="009452F7"/>
    <w:rsid w:val="00945601"/>
    <w:rsid w:val="00946445"/>
    <w:rsid w:val="00946DA7"/>
    <w:rsid w:val="009508FD"/>
    <w:rsid w:val="009509E4"/>
    <w:rsid w:val="00950D91"/>
    <w:rsid w:val="009524D2"/>
    <w:rsid w:val="009528DD"/>
    <w:rsid w:val="00954FCD"/>
    <w:rsid w:val="00955E73"/>
    <w:rsid w:val="00956C79"/>
    <w:rsid w:val="00956EEE"/>
    <w:rsid w:val="009609C6"/>
    <w:rsid w:val="0096144F"/>
    <w:rsid w:val="009619FA"/>
    <w:rsid w:val="00962306"/>
    <w:rsid w:val="00963FE8"/>
    <w:rsid w:val="00964595"/>
    <w:rsid w:val="009664C5"/>
    <w:rsid w:val="00966977"/>
    <w:rsid w:val="00966A17"/>
    <w:rsid w:val="00971743"/>
    <w:rsid w:val="009717C8"/>
    <w:rsid w:val="00971C40"/>
    <w:rsid w:val="00971EF7"/>
    <w:rsid w:val="00972842"/>
    <w:rsid w:val="00973210"/>
    <w:rsid w:val="0097341C"/>
    <w:rsid w:val="0097378D"/>
    <w:rsid w:val="009756B1"/>
    <w:rsid w:val="009808DF"/>
    <w:rsid w:val="009809ED"/>
    <w:rsid w:val="0098184A"/>
    <w:rsid w:val="00981C1B"/>
    <w:rsid w:val="009828B3"/>
    <w:rsid w:val="00982EA9"/>
    <w:rsid w:val="00984EFD"/>
    <w:rsid w:val="00984F1A"/>
    <w:rsid w:val="00985CC2"/>
    <w:rsid w:val="00986AC8"/>
    <w:rsid w:val="0099069E"/>
    <w:rsid w:val="00990D40"/>
    <w:rsid w:val="00990FD0"/>
    <w:rsid w:val="00992F7D"/>
    <w:rsid w:val="009930AA"/>
    <w:rsid w:val="009950DA"/>
    <w:rsid w:val="00995F63"/>
    <w:rsid w:val="009A2E4E"/>
    <w:rsid w:val="009A30E6"/>
    <w:rsid w:val="009A3CAC"/>
    <w:rsid w:val="009A4619"/>
    <w:rsid w:val="009A4934"/>
    <w:rsid w:val="009A504A"/>
    <w:rsid w:val="009B1F7E"/>
    <w:rsid w:val="009B2E63"/>
    <w:rsid w:val="009B35C0"/>
    <w:rsid w:val="009B495D"/>
    <w:rsid w:val="009B4AB3"/>
    <w:rsid w:val="009B5378"/>
    <w:rsid w:val="009B541F"/>
    <w:rsid w:val="009B69C8"/>
    <w:rsid w:val="009B6ACB"/>
    <w:rsid w:val="009C308C"/>
    <w:rsid w:val="009C3B18"/>
    <w:rsid w:val="009C49DF"/>
    <w:rsid w:val="009C4D9C"/>
    <w:rsid w:val="009C668A"/>
    <w:rsid w:val="009C6DC0"/>
    <w:rsid w:val="009C71A4"/>
    <w:rsid w:val="009D07F9"/>
    <w:rsid w:val="009D16BA"/>
    <w:rsid w:val="009D2DD7"/>
    <w:rsid w:val="009D330A"/>
    <w:rsid w:val="009D358F"/>
    <w:rsid w:val="009D43D8"/>
    <w:rsid w:val="009D489B"/>
    <w:rsid w:val="009D4E17"/>
    <w:rsid w:val="009D5547"/>
    <w:rsid w:val="009D561E"/>
    <w:rsid w:val="009D59DB"/>
    <w:rsid w:val="009D5D9A"/>
    <w:rsid w:val="009D6D43"/>
    <w:rsid w:val="009E2110"/>
    <w:rsid w:val="009E23D0"/>
    <w:rsid w:val="009E2DAD"/>
    <w:rsid w:val="009E2ED8"/>
    <w:rsid w:val="009E2F09"/>
    <w:rsid w:val="009E31BE"/>
    <w:rsid w:val="009E3669"/>
    <w:rsid w:val="009E44CB"/>
    <w:rsid w:val="009E5131"/>
    <w:rsid w:val="009E560B"/>
    <w:rsid w:val="009E70FF"/>
    <w:rsid w:val="009F12BC"/>
    <w:rsid w:val="009F1FDF"/>
    <w:rsid w:val="009F3E8C"/>
    <w:rsid w:val="009F767C"/>
    <w:rsid w:val="009F7C5E"/>
    <w:rsid w:val="00A00EB9"/>
    <w:rsid w:val="00A01088"/>
    <w:rsid w:val="00A01648"/>
    <w:rsid w:val="00A0349C"/>
    <w:rsid w:val="00A05EA4"/>
    <w:rsid w:val="00A06472"/>
    <w:rsid w:val="00A10041"/>
    <w:rsid w:val="00A104FF"/>
    <w:rsid w:val="00A10897"/>
    <w:rsid w:val="00A1268D"/>
    <w:rsid w:val="00A132B4"/>
    <w:rsid w:val="00A135DE"/>
    <w:rsid w:val="00A14C78"/>
    <w:rsid w:val="00A15B02"/>
    <w:rsid w:val="00A15D7B"/>
    <w:rsid w:val="00A161AB"/>
    <w:rsid w:val="00A164DB"/>
    <w:rsid w:val="00A17443"/>
    <w:rsid w:val="00A2179F"/>
    <w:rsid w:val="00A22D02"/>
    <w:rsid w:val="00A22F11"/>
    <w:rsid w:val="00A233BE"/>
    <w:rsid w:val="00A24CF5"/>
    <w:rsid w:val="00A25790"/>
    <w:rsid w:val="00A26625"/>
    <w:rsid w:val="00A26EAD"/>
    <w:rsid w:val="00A26F95"/>
    <w:rsid w:val="00A278EE"/>
    <w:rsid w:val="00A27EF1"/>
    <w:rsid w:val="00A30C58"/>
    <w:rsid w:val="00A310ED"/>
    <w:rsid w:val="00A32960"/>
    <w:rsid w:val="00A32C41"/>
    <w:rsid w:val="00A334AF"/>
    <w:rsid w:val="00A366DC"/>
    <w:rsid w:val="00A37EB4"/>
    <w:rsid w:val="00A407A7"/>
    <w:rsid w:val="00A4193B"/>
    <w:rsid w:val="00A420C0"/>
    <w:rsid w:val="00A4345F"/>
    <w:rsid w:val="00A43B69"/>
    <w:rsid w:val="00A460BE"/>
    <w:rsid w:val="00A4617F"/>
    <w:rsid w:val="00A4737B"/>
    <w:rsid w:val="00A5026B"/>
    <w:rsid w:val="00A52AAC"/>
    <w:rsid w:val="00A52D08"/>
    <w:rsid w:val="00A52E29"/>
    <w:rsid w:val="00A53256"/>
    <w:rsid w:val="00A535C3"/>
    <w:rsid w:val="00A53E92"/>
    <w:rsid w:val="00A5442B"/>
    <w:rsid w:val="00A56502"/>
    <w:rsid w:val="00A56563"/>
    <w:rsid w:val="00A56C61"/>
    <w:rsid w:val="00A60063"/>
    <w:rsid w:val="00A6022B"/>
    <w:rsid w:val="00A60626"/>
    <w:rsid w:val="00A61514"/>
    <w:rsid w:val="00A61D67"/>
    <w:rsid w:val="00A63B5A"/>
    <w:rsid w:val="00A652ED"/>
    <w:rsid w:val="00A653E9"/>
    <w:rsid w:val="00A658AB"/>
    <w:rsid w:val="00A65F3E"/>
    <w:rsid w:val="00A66514"/>
    <w:rsid w:val="00A66673"/>
    <w:rsid w:val="00A66D15"/>
    <w:rsid w:val="00A67BF5"/>
    <w:rsid w:val="00A67FF0"/>
    <w:rsid w:val="00A70A5D"/>
    <w:rsid w:val="00A70C55"/>
    <w:rsid w:val="00A712B0"/>
    <w:rsid w:val="00A72525"/>
    <w:rsid w:val="00A728B2"/>
    <w:rsid w:val="00A75424"/>
    <w:rsid w:val="00A76BB4"/>
    <w:rsid w:val="00A76BE1"/>
    <w:rsid w:val="00A818F8"/>
    <w:rsid w:val="00A81B62"/>
    <w:rsid w:val="00A84169"/>
    <w:rsid w:val="00A851EF"/>
    <w:rsid w:val="00A85569"/>
    <w:rsid w:val="00A86215"/>
    <w:rsid w:val="00A87552"/>
    <w:rsid w:val="00A87635"/>
    <w:rsid w:val="00A911CE"/>
    <w:rsid w:val="00A91C1D"/>
    <w:rsid w:val="00A9294B"/>
    <w:rsid w:val="00A930C3"/>
    <w:rsid w:val="00A95937"/>
    <w:rsid w:val="00A95AE1"/>
    <w:rsid w:val="00A96063"/>
    <w:rsid w:val="00A978B7"/>
    <w:rsid w:val="00A97C9D"/>
    <w:rsid w:val="00AA00FC"/>
    <w:rsid w:val="00AA02F7"/>
    <w:rsid w:val="00AA0751"/>
    <w:rsid w:val="00AA392D"/>
    <w:rsid w:val="00AA3B99"/>
    <w:rsid w:val="00AA40D5"/>
    <w:rsid w:val="00AA63C1"/>
    <w:rsid w:val="00AA6807"/>
    <w:rsid w:val="00AA771B"/>
    <w:rsid w:val="00AA78E0"/>
    <w:rsid w:val="00AA7E96"/>
    <w:rsid w:val="00AB0254"/>
    <w:rsid w:val="00AB0DD5"/>
    <w:rsid w:val="00AB0FC4"/>
    <w:rsid w:val="00AB17BB"/>
    <w:rsid w:val="00AB1C90"/>
    <w:rsid w:val="00AB3EF4"/>
    <w:rsid w:val="00AB42A3"/>
    <w:rsid w:val="00AB47D0"/>
    <w:rsid w:val="00AB70C0"/>
    <w:rsid w:val="00AC375E"/>
    <w:rsid w:val="00AC3AB0"/>
    <w:rsid w:val="00AC4AC2"/>
    <w:rsid w:val="00AC68CA"/>
    <w:rsid w:val="00AC7434"/>
    <w:rsid w:val="00AC76A2"/>
    <w:rsid w:val="00AD00D7"/>
    <w:rsid w:val="00AD031E"/>
    <w:rsid w:val="00AD0F00"/>
    <w:rsid w:val="00AD232B"/>
    <w:rsid w:val="00AD2D67"/>
    <w:rsid w:val="00AD3BF3"/>
    <w:rsid w:val="00AD49AC"/>
    <w:rsid w:val="00AD4EEA"/>
    <w:rsid w:val="00AD6CF0"/>
    <w:rsid w:val="00AE1B4D"/>
    <w:rsid w:val="00AE3980"/>
    <w:rsid w:val="00AE48F7"/>
    <w:rsid w:val="00AE4DB9"/>
    <w:rsid w:val="00AE5355"/>
    <w:rsid w:val="00AE64C5"/>
    <w:rsid w:val="00AE70BE"/>
    <w:rsid w:val="00AF22D8"/>
    <w:rsid w:val="00AF2C8F"/>
    <w:rsid w:val="00AF35FD"/>
    <w:rsid w:val="00AF4173"/>
    <w:rsid w:val="00AF4D73"/>
    <w:rsid w:val="00AF559A"/>
    <w:rsid w:val="00AF58CA"/>
    <w:rsid w:val="00AF60BF"/>
    <w:rsid w:val="00AF768A"/>
    <w:rsid w:val="00AF7D50"/>
    <w:rsid w:val="00B008AF"/>
    <w:rsid w:val="00B011FF"/>
    <w:rsid w:val="00B01742"/>
    <w:rsid w:val="00B017EE"/>
    <w:rsid w:val="00B01F8D"/>
    <w:rsid w:val="00B058F5"/>
    <w:rsid w:val="00B05E22"/>
    <w:rsid w:val="00B078C8"/>
    <w:rsid w:val="00B11742"/>
    <w:rsid w:val="00B11B26"/>
    <w:rsid w:val="00B12623"/>
    <w:rsid w:val="00B13231"/>
    <w:rsid w:val="00B143D7"/>
    <w:rsid w:val="00B16E7A"/>
    <w:rsid w:val="00B17053"/>
    <w:rsid w:val="00B201AB"/>
    <w:rsid w:val="00B206B0"/>
    <w:rsid w:val="00B207C1"/>
    <w:rsid w:val="00B20AF5"/>
    <w:rsid w:val="00B23EA4"/>
    <w:rsid w:val="00B24CB6"/>
    <w:rsid w:val="00B27979"/>
    <w:rsid w:val="00B3016E"/>
    <w:rsid w:val="00B301FD"/>
    <w:rsid w:val="00B323C3"/>
    <w:rsid w:val="00B337B6"/>
    <w:rsid w:val="00B33E66"/>
    <w:rsid w:val="00B33EA4"/>
    <w:rsid w:val="00B35D8C"/>
    <w:rsid w:val="00B363CC"/>
    <w:rsid w:val="00B3650E"/>
    <w:rsid w:val="00B408C6"/>
    <w:rsid w:val="00B40D2D"/>
    <w:rsid w:val="00B4154A"/>
    <w:rsid w:val="00B4195C"/>
    <w:rsid w:val="00B42903"/>
    <w:rsid w:val="00B43A6D"/>
    <w:rsid w:val="00B4473C"/>
    <w:rsid w:val="00B44A36"/>
    <w:rsid w:val="00B45C22"/>
    <w:rsid w:val="00B46553"/>
    <w:rsid w:val="00B472F9"/>
    <w:rsid w:val="00B51715"/>
    <w:rsid w:val="00B519E3"/>
    <w:rsid w:val="00B51D38"/>
    <w:rsid w:val="00B524C8"/>
    <w:rsid w:val="00B5325A"/>
    <w:rsid w:val="00B53DA3"/>
    <w:rsid w:val="00B560CC"/>
    <w:rsid w:val="00B56332"/>
    <w:rsid w:val="00B57665"/>
    <w:rsid w:val="00B61F7D"/>
    <w:rsid w:val="00B632D6"/>
    <w:rsid w:val="00B634A9"/>
    <w:rsid w:val="00B63880"/>
    <w:rsid w:val="00B638C8"/>
    <w:rsid w:val="00B63B61"/>
    <w:rsid w:val="00B63E8C"/>
    <w:rsid w:val="00B64E25"/>
    <w:rsid w:val="00B65DB1"/>
    <w:rsid w:val="00B7122E"/>
    <w:rsid w:val="00B72075"/>
    <w:rsid w:val="00B724B4"/>
    <w:rsid w:val="00B737E5"/>
    <w:rsid w:val="00B73F8E"/>
    <w:rsid w:val="00B761A6"/>
    <w:rsid w:val="00B772F0"/>
    <w:rsid w:val="00B80992"/>
    <w:rsid w:val="00B81438"/>
    <w:rsid w:val="00B81FC9"/>
    <w:rsid w:val="00B8200A"/>
    <w:rsid w:val="00B8325B"/>
    <w:rsid w:val="00B85457"/>
    <w:rsid w:val="00B85E4F"/>
    <w:rsid w:val="00B9046A"/>
    <w:rsid w:val="00B90E90"/>
    <w:rsid w:val="00B91BF5"/>
    <w:rsid w:val="00B91C58"/>
    <w:rsid w:val="00B939F6"/>
    <w:rsid w:val="00B94C6A"/>
    <w:rsid w:val="00B96183"/>
    <w:rsid w:val="00B977EF"/>
    <w:rsid w:val="00B97E05"/>
    <w:rsid w:val="00BA0A0F"/>
    <w:rsid w:val="00BA22E3"/>
    <w:rsid w:val="00BA2940"/>
    <w:rsid w:val="00BA30E4"/>
    <w:rsid w:val="00BA3E64"/>
    <w:rsid w:val="00BA43AE"/>
    <w:rsid w:val="00BA500B"/>
    <w:rsid w:val="00BA7A47"/>
    <w:rsid w:val="00BB11EB"/>
    <w:rsid w:val="00BB12C5"/>
    <w:rsid w:val="00BB1C3F"/>
    <w:rsid w:val="00BB205C"/>
    <w:rsid w:val="00BB2BBB"/>
    <w:rsid w:val="00BB328F"/>
    <w:rsid w:val="00BB337D"/>
    <w:rsid w:val="00BB40F1"/>
    <w:rsid w:val="00BB43A3"/>
    <w:rsid w:val="00BB69F5"/>
    <w:rsid w:val="00BB6AA7"/>
    <w:rsid w:val="00BB6CAE"/>
    <w:rsid w:val="00BB7194"/>
    <w:rsid w:val="00BB7C3C"/>
    <w:rsid w:val="00BC0A02"/>
    <w:rsid w:val="00BC1D01"/>
    <w:rsid w:val="00BC287B"/>
    <w:rsid w:val="00BC2CA3"/>
    <w:rsid w:val="00BC3A73"/>
    <w:rsid w:val="00BC3C37"/>
    <w:rsid w:val="00BC66D6"/>
    <w:rsid w:val="00BC7DDD"/>
    <w:rsid w:val="00BD0400"/>
    <w:rsid w:val="00BD0472"/>
    <w:rsid w:val="00BD1266"/>
    <w:rsid w:val="00BD1333"/>
    <w:rsid w:val="00BD2569"/>
    <w:rsid w:val="00BD3275"/>
    <w:rsid w:val="00BD4079"/>
    <w:rsid w:val="00BD416F"/>
    <w:rsid w:val="00BD454A"/>
    <w:rsid w:val="00BD45FE"/>
    <w:rsid w:val="00BD5FDB"/>
    <w:rsid w:val="00BD6112"/>
    <w:rsid w:val="00BE092F"/>
    <w:rsid w:val="00BE0C8E"/>
    <w:rsid w:val="00BE23C3"/>
    <w:rsid w:val="00BE312B"/>
    <w:rsid w:val="00BE3D4B"/>
    <w:rsid w:val="00BE43C2"/>
    <w:rsid w:val="00BE4DD4"/>
    <w:rsid w:val="00BE4EF1"/>
    <w:rsid w:val="00BE6320"/>
    <w:rsid w:val="00BF2567"/>
    <w:rsid w:val="00BF2FC0"/>
    <w:rsid w:val="00BF447A"/>
    <w:rsid w:val="00BF4705"/>
    <w:rsid w:val="00BF4CC9"/>
    <w:rsid w:val="00BF7777"/>
    <w:rsid w:val="00C006BB"/>
    <w:rsid w:val="00C007ED"/>
    <w:rsid w:val="00C0088A"/>
    <w:rsid w:val="00C029C1"/>
    <w:rsid w:val="00C029C2"/>
    <w:rsid w:val="00C065AA"/>
    <w:rsid w:val="00C06A87"/>
    <w:rsid w:val="00C06BAC"/>
    <w:rsid w:val="00C07317"/>
    <w:rsid w:val="00C0756F"/>
    <w:rsid w:val="00C110DE"/>
    <w:rsid w:val="00C12DC8"/>
    <w:rsid w:val="00C13EFB"/>
    <w:rsid w:val="00C144E8"/>
    <w:rsid w:val="00C1515E"/>
    <w:rsid w:val="00C15BC6"/>
    <w:rsid w:val="00C165D0"/>
    <w:rsid w:val="00C17D9E"/>
    <w:rsid w:val="00C25330"/>
    <w:rsid w:val="00C2544E"/>
    <w:rsid w:val="00C26FEF"/>
    <w:rsid w:val="00C27491"/>
    <w:rsid w:val="00C316D3"/>
    <w:rsid w:val="00C31B90"/>
    <w:rsid w:val="00C32000"/>
    <w:rsid w:val="00C32BC2"/>
    <w:rsid w:val="00C33C8E"/>
    <w:rsid w:val="00C33D4A"/>
    <w:rsid w:val="00C34D8A"/>
    <w:rsid w:val="00C3685D"/>
    <w:rsid w:val="00C4019B"/>
    <w:rsid w:val="00C41EA0"/>
    <w:rsid w:val="00C4246B"/>
    <w:rsid w:val="00C42A9B"/>
    <w:rsid w:val="00C453FC"/>
    <w:rsid w:val="00C46795"/>
    <w:rsid w:val="00C46B11"/>
    <w:rsid w:val="00C47870"/>
    <w:rsid w:val="00C52AD0"/>
    <w:rsid w:val="00C52BEC"/>
    <w:rsid w:val="00C52CDC"/>
    <w:rsid w:val="00C52DDE"/>
    <w:rsid w:val="00C5328C"/>
    <w:rsid w:val="00C54E79"/>
    <w:rsid w:val="00C55278"/>
    <w:rsid w:val="00C56FF8"/>
    <w:rsid w:val="00C60F78"/>
    <w:rsid w:val="00C64CFA"/>
    <w:rsid w:val="00C65003"/>
    <w:rsid w:val="00C65565"/>
    <w:rsid w:val="00C661FC"/>
    <w:rsid w:val="00C67788"/>
    <w:rsid w:val="00C67F76"/>
    <w:rsid w:val="00C705A0"/>
    <w:rsid w:val="00C70E40"/>
    <w:rsid w:val="00C72592"/>
    <w:rsid w:val="00C7274B"/>
    <w:rsid w:val="00C73F06"/>
    <w:rsid w:val="00C74469"/>
    <w:rsid w:val="00C75DB9"/>
    <w:rsid w:val="00C76CD5"/>
    <w:rsid w:val="00C77CA2"/>
    <w:rsid w:val="00C8141E"/>
    <w:rsid w:val="00C81BA7"/>
    <w:rsid w:val="00C81D56"/>
    <w:rsid w:val="00C82D00"/>
    <w:rsid w:val="00C82F74"/>
    <w:rsid w:val="00C8316D"/>
    <w:rsid w:val="00C83205"/>
    <w:rsid w:val="00C8589D"/>
    <w:rsid w:val="00C85AB5"/>
    <w:rsid w:val="00C86839"/>
    <w:rsid w:val="00C87B29"/>
    <w:rsid w:val="00C90A46"/>
    <w:rsid w:val="00C915F7"/>
    <w:rsid w:val="00C918CB"/>
    <w:rsid w:val="00C92F15"/>
    <w:rsid w:val="00C95827"/>
    <w:rsid w:val="00CA0518"/>
    <w:rsid w:val="00CA2344"/>
    <w:rsid w:val="00CA23AB"/>
    <w:rsid w:val="00CA2FEF"/>
    <w:rsid w:val="00CA31B2"/>
    <w:rsid w:val="00CA43FE"/>
    <w:rsid w:val="00CA5150"/>
    <w:rsid w:val="00CA5711"/>
    <w:rsid w:val="00CA7E8A"/>
    <w:rsid w:val="00CA7ED3"/>
    <w:rsid w:val="00CB08B0"/>
    <w:rsid w:val="00CB1E52"/>
    <w:rsid w:val="00CB264F"/>
    <w:rsid w:val="00CB3F11"/>
    <w:rsid w:val="00CB5A30"/>
    <w:rsid w:val="00CB5C25"/>
    <w:rsid w:val="00CB635C"/>
    <w:rsid w:val="00CB6BCF"/>
    <w:rsid w:val="00CB6D3D"/>
    <w:rsid w:val="00CB7BCA"/>
    <w:rsid w:val="00CC2C11"/>
    <w:rsid w:val="00CC3637"/>
    <w:rsid w:val="00CC46BB"/>
    <w:rsid w:val="00CC4E1C"/>
    <w:rsid w:val="00CC51B1"/>
    <w:rsid w:val="00CC6A90"/>
    <w:rsid w:val="00CC6C10"/>
    <w:rsid w:val="00CC7CDC"/>
    <w:rsid w:val="00CD5A33"/>
    <w:rsid w:val="00CD6939"/>
    <w:rsid w:val="00CD71BD"/>
    <w:rsid w:val="00CE22C2"/>
    <w:rsid w:val="00CE45EF"/>
    <w:rsid w:val="00CE4CA8"/>
    <w:rsid w:val="00CE4CF4"/>
    <w:rsid w:val="00CE6AFD"/>
    <w:rsid w:val="00CE7C6C"/>
    <w:rsid w:val="00CF06A2"/>
    <w:rsid w:val="00CF0F58"/>
    <w:rsid w:val="00CF1AA7"/>
    <w:rsid w:val="00CF1F6D"/>
    <w:rsid w:val="00CF26B3"/>
    <w:rsid w:val="00CF38A6"/>
    <w:rsid w:val="00CF3E20"/>
    <w:rsid w:val="00CF412D"/>
    <w:rsid w:val="00CF50ED"/>
    <w:rsid w:val="00CF77CB"/>
    <w:rsid w:val="00D00C97"/>
    <w:rsid w:val="00D00F4D"/>
    <w:rsid w:val="00D01B41"/>
    <w:rsid w:val="00D01C0D"/>
    <w:rsid w:val="00D01EC0"/>
    <w:rsid w:val="00D03060"/>
    <w:rsid w:val="00D04070"/>
    <w:rsid w:val="00D04090"/>
    <w:rsid w:val="00D0523F"/>
    <w:rsid w:val="00D06254"/>
    <w:rsid w:val="00D07748"/>
    <w:rsid w:val="00D0781A"/>
    <w:rsid w:val="00D11045"/>
    <w:rsid w:val="00D11778"/>
    <w:rsid w:val="00D1273D"/>
    <w:rsid w:val="00D1279F"/>
    <w:rsid w:val="00D12AB3"/>
    <w:rsid w:val="00D13559"/>
    <w:rsid w:val="00D148FB"/>
    <w:rsid w:val="00D1520C"/>
    <w:rsid w:val="00D17099"/>
    <w:rsid w:val="00D2002A"/>
    <w:rsid w:val="00D20400"/>
    <w:rsid w:val="00D21E65"/>
    <w:rsid w:val="00D22CAE"/>
    <w:rsid w:val="00D23E88"/>
    <w:rsid w:val="00D259B1"/>
    <w:rsid w:val="00D25FE9"/>
    <w:rsid w:val="00D263E8"/>
    <w:rsid w:val="00D30287"/>
    <w:rsid w:val="00D3151D"/>
    <w:rsid w:val="00D31CC6"/>
    <w:rsid w:val="00D32185"/>
    <w:rsid w:val="00D33B58"/>
    <w:rsid w:val="00D33D25"/>
    <w:rsid w:val="00D351DF"/>
    <w:rsid w:val="00D402BA"/>
    <w:rsid w:val="00D40B32"/>
    <w:rsid w:val="00D41C61"/>
    <w:rsid w:val="00D42BFF"/>
    <w:rsid w:val="00D43630"/>
    <w:rsid w:val="00D43888"/>
    <w:rsid w:val="00D43F2E"/>
    <w:rsid w:val="00D46CDA"/>
    <w:rsid w:val="00D474CA"/>
    <w:rsid w:val="00D50B1C"/>
    <w:rsid w:val="00D50D6E"/>
    <w:rsid w:val="00D52AF8"/>
    <w:rsid w:val="00D531C7"/>
    <w:rsid w:val="00D53B92"/>
    <w:rsid w:val="00D561CE"/>
    <w:rsid w:val="00D606BB"/>
    <w:rsid w:val="00D61AB3"/>
    <w:rsid w:val="00D62CDF"/>
    <w:rsid w:val="00D64D57"/>
    <w:rsid w:val="00D65E06"/>
    <w:rsid w:val="00D66A20"/>
    <w:rsid w:val="00D66FE9"/>
    <w:rsid w:val="00D67D74"/>
    <w:rsid w:val="00D7023C"/>
    <w:rsid w:val="00D710DC"/>
    <w:rsid w:val="00D71697"/>
    <w:rsid w:val="00D71E9E"/>
    <w:rsid w:val="00D72C87"/>
    <w:rsid w:val="00D73938"/>
    <w:rsid w:val="00D74D3A"/>
    <w:rsid w:val="00D75812"/>
    <w:rsid w:val="00D7712A"/>
    <w:rsid w:val="00D8037E"/>
    <w:rsid w:val="00D806C5"/>
    <w:rsid w:val="00D810B9"/>
    <w:rsid w:val="00D8141D"/>
    <w:rsid w:val="00D84876"/>
    <w:rsid w:val="00D84A49"/>
    <w:rsid w:val="00D85B47"/>
    <w:rsid w:val="00D86037"/>
    <w:rsid w:val="00D901FD"/>
    <w:rsid w:val="00D93187"/>
    <w:rsid w:val="00D9318C"/>
    <w:rsid w:val="00D93412"/>
    <w:rsid w:val="00D9357C"/>
    <w:rsid w:val="00D94329"/>
    <w:rsid w:val="00D943A0"/>
    <w:rsid w:val="00D953C6"/>
    <w:rsid w:val="00DA01B4"/>
    <w:rsid w:val="00DA0702"/>
    <w:rsid w:val="00DA12D8"/>
    <w:rsid w:val="00DA1C6B"/>
    <w:rsid w:val="00DA2D01"/>
    <w:rsid w:val="00DA4BF9"/>
    <w:rsid w:val="00DA68B0"/>
    <w:rsid w:val="00DA77F5"/>
    <w:rsid w:val="00DB09FD"/>
    <w:rsid w:val="00DB19A8"/>
    <w:rsid w:val="00DB1BF3"/>
    <w:rsid w:val="00DB1FF0"/>
    <w:rsid w:val="00DB4BBE"/>
    <w:rsid w:val="00DB583E"/>
    <w:rsid w:val="00DB5E75"/>
    <w:rsid w:val="00DB6066"/>
    <w:rsid w:val="00DB638A"/>
    <w:rsid w:val="00DB6BBA"/>
    <w:rsid w:val="00DB71D0"/>
    <w:rsid w:val="00DB7234"/>
    <w:rsid w:val="00DC0598"/>
    <w:rsid w:val="00DC08F9"/>
    <w:rsid w:val="00DC20BB"/>
    <w:rsid w:val="00DC26C0"/>
    <w:rsid w:val="00DC3137"/>
    <w:rsid w:val="00DC388F"/>
    <w:rsid w:val="00DC43A2"/>
    <w:rsid w:val="00DC6CA2"/>
    <w:rsid w:val="00DC6D9D"/>
    <w:rsid w:val="00DC6F0F"/>
    <w:rsid w:val="00DC7683"/>
    <w:rsid w:val="00DC77AF"/>
    <w:rsid w:val="00DD0CB4"/>
    <w:rsid w:val="00DD27C4"/>
    <w:rsid w:val="00DD2932"/>
    <w:rsid w:val="00DD2FEE"/>
    <w:rsid w:val="00DD383B"/>
    <w:rsid w:val="00DD3B5B"/>
    <w:rsid w:val="00DD6825"/>
    <w:rsid w:val="00DE004A"/>
    <w:rsid w:val="00DE1FC5"/>
    <w:rsid w:val="00DE2D6F"/>
    <w:rsid w:val="00DE5561"/>
    <w:rsid w:val="00DE5F68"/>
    <w:rsid w:val="00DE69FF"/>
    <w:rsid w:val="00DE6ADD"/>
    <w:rsid w:val="00DE6AE6"/>
    <w:rsid w:val="00DE7C7C"/>
    <w:rsid w:val="00DF010D"/>
    <w:rsid w:val="00DF0DA8"/>
    <w:rsid w:val="00DF1A68"/>
    <w:rsid w:val="00DF1CA7"/>
    <w:rsid w:val="00DF1D89"/>
    <w:rsid w:val="00DF2590"/>
    <w:rsid w:val="00DF3723"/>
    <w:rsid w:val="00DF4BBC"/>
    <w:rsid w:val="00E00FE5"/>
    <w:rsid w:val="00E014CD"/>
    <w:rsid w:val="00E0179C"/>
    <w:rsid w:val="00E01C4F"/>
    <w:rsid w:val="00E03203"/>
    <w:rsid w:val="00E0332D"/>
    <w:rsid w:val="00E039AC"/>
    <w:rsid w:val="00E045C8"/>
    <w:rsid w:val="00E04CB5"/>
    <w:rsid w:val="00E05C43"/>
    <w:rsid w:val="00E0675E"/>
    <w:rsid w:val="00E06FAE"/>
    <w:rsid w:val="00E07497"/>
    <w:rsid w:val="00E075F8"/>
    <w:rsid w:val="00E07778"/>
    <w:rsid w:val="00E0784E"/>
    <w:rsid w:val="00E10B4C"/>
    <w:rsid w:val="00E1101E"/>
    <w:rsid w:val="00E111A4"/>
    <w:rsid w:val="00E12CBB"/>
    <w:rsid w:val="00E13697"/>
    <w:rsid w:val="00E151E9"/>
    <w:rsid w:val="00E154F1"/>
    <w:rsid w:val="00E15FA6"/>
    <w:rsid w:val="00E1621F"/>
    <w:rsid w:val="00E16E2E"/>
    <w:rsid w:val="00E20ADC"/>
    <w:rsid w:val="00E21260"/>
    <w:rsid w:val="00E212FE"/>
    <w:rsid w:val="00E21713"/>
    <w:rsid w:val="00E218B9"/>
    <w:rsid w:val="00E22015"/>
    <w:rsid w:val="00E23B2C"/>
    <w:rsid w:val="00E23E33"/>
    <w:rsid w:val="00E23FE3"/>
    <w:rsid w:val="00E25F84"/>
    <w:rsid w:val="00E27274"/>
    <w:rsid w:val="00E27289"/>
    <w:rsid w:val="00E279C6"/>
    <w:rsid w:val="00E31945"/>
    <w:rsid w:val="00E31A92"/>
    <w:rsid w:val="00E327AB"/>
    <w:rsid w:val="00E32F4E"/>
    <w:rsid w:val="00E33B2E"/>
    <w:rsid w:val="00E35945"/>
    <w:rsid w:val="00E360A2"/>
    <w:rsid w:val="00E36770"/>
    <w:rsid w:val="00E37389"/>
    <w:rsid w:val="00E37E36"/>
    <w:rsid w:val="00E40330"/>
    <w:rsid w:val="00E40CC8"/>
    <w:rsid w:val="00E413B2"/>
    <w:rsid w:val="00E429DC"/>
    <w:rsid w:val="00E43FDF"/>
    <w:rsid w:val="00E44A28"/>
    <w:rsid w:val="00E451B0"/>
    <w:rsid w:val="00E45F5E"/>
    <w:rsid w:val="00E46F05"/>
    <w:rsid w:val="00E473CC"/>
    <w:rsid w:val="00E5152C"/>
    <w:rsid w:val="00E5288E"/>
    <w:rsid w:val="00E52CF5"/>
    <w:rsid w:val="00E53007"/>
    <w:rsid w:val="00E53295"/>
    <w:rsid w:val="00E54CBB"/>
    <w:rsid w:val="00E55E71"/>
    <w:rsid w:val="00E55F72"/>
    <w:rsid w:val="00E608FC"/>
    <w:rsid w:val="00E60D51"/>
    <w:rsid w:val="00E614EE"/>
    <w:rsid w:val="00E63249"/>
    <w:rsid w:val="00E66191"/>
    <w:rsid w:val="00E67A52"/>
    <w:rsid w:val="00E70BA0"/>
    <w:rsid w:val="00E70CFC"/>
    <w:rsid w:val="00E72AB5"/>
    <w:rsid w:val="00E73AFE"/>
    <w:rsid w:val="00E73EC7"/>
    <w:rsid w:val="00E746B6"/>
    <w:rsid w:val="00E756D0"/>
    <w:rsid w:val="00E77508"/>
    <w:rsid w:val="00E80A1A"/>
    <w:rsid w:val="00E82597"/>
    <w:rsid w:val="00E83928"/>
    <w:rsid w:val="00E8405C"/>
    <w:rsid w:val="00E846E5"/>
    <w:rsid w:val="00E8505B"/>
    <w:rsid w:val="00E853C5"/>
    <w:rsid w:val="00E857A7"/>
    <w:rsid w:val="00E859D2"/>
    <w:rsid w:val="00E85A1C"/>
    <w:rsid w:val="00E860E3"/>
    <w:rsid w:val="00E868D0"/>
    <w:rsid w:val="00E87890"/>
    <w:rsid w:val="00E87AA3"/>
    <w:rsid w:val="00E902D2"/>
    <w:rsid w:val="00E9074D"/>
    <w:rsid w:val="00E915C2"/>
    <w:rsid w:val="00E926FA"/>
    <w:rsid w:val="00E93B3F"/>
    <w:rsid w:val="00E948BA"/>
    <w:rsid w:val="00E9513E"/>
    <w:rsid w:val="00E96CF7"/>
    <w:rsid w:val="00EA1C18"/>
    <w:rsid w:val="00EA218D"/>
    <w:rsid w:val="00EA245F"/>
    <w:rsid w:val="00EA2DCF"/>
    <w:rsid w:val="00EA3D4B"/>
    <w:rsid w:val="00EA4ADC"/>
    <w:rsid w:val="00EA5147"/>
    <w:rsid w:val="00EA5612"/>
    <w:rsid w:val="00EA5818"/>
    <w:rsid w:val="00EA7069"/>
    <w:rsid w:val="00EA7700"/>
    <w:rsid w:val="00EA7C4B"/>
    <w:rsid w:val="00EB03F0"/>
    <w:rsid w:val="00EB09ED"/>
    <w:rsid w:val="00EB48DC"/>
    <w:rsid w:val="00EB7A29"/>
    <w:rsid w:val="00EC197D"/>
    <w:rsid w:val="00EC248B"/>
    <w:rsid w:val="00EC5735"/>
    <w:rsid w:val="00ED123D"/>
    <w:rsid w:val="00ED1848"/>
    <w:rsid w:val="00ED1BDE"/>
    <w:rsid w:val="00ED2445"/>
    <w:rsid w:val="00ED263A"/>
    <w:rsid w:val="00ED27D6"/>
    <w:rsid w:val="00ED2F45"/>
    <w:rsid w:val="00ED46D6"/>
    <w:rsid w:val="00ED516F"/>
    <w:rsid w:val="00ED5572"/>
    <w:rsid w:val="00ED61F8"/>
    <w:rsid w:val="00ED66D3"/>
    <w:rsid w:val="00ED7F47"/>
    <w:rsid w:val="00EE0372"/>
    <w:rsid w:val="00EE0BEB"/>
    <w:rsid w:val="00EE1180"/>
    <w:rsid w:val="00EE19F8"/>
    <w:rsid w:val="00EE1EC8"/>
    <w:rsid w:val="00EE1F57"/>
    <w:rsid w:val="00EE5DA7"/>
    <w:rsid w:val="00EE6805"/>
    <w:rsid w:val="00EE6FB2"/>
    <w:rsid w:val="00EE792A"/>
    <w:rsid w:val="00EF17E2"/>
    <w:rsid w:val="00EF439B"/>
    <w:rsid w:val="00EF5C4A"/>
    <w:rsid w:val="00EF5DEA"/>
    <w:rsid w:val="00EF74D9"/>
    <w:rsid w:val="00F00880"/>
    <w:rsid w:val="00F01826"/>
    <w:rsid w:val="00F0197F"/>
    <w:rsid w:val="00F02062"/>
    <w:rsid w:val="00F02E50"/>
    <w:rsid w:val="00F03035"/>
    <w:rsid w:val="00F04087"/>
    <w:rsid w:val="00F041F3"/>
    <w:rsid w:val="00F04ED9"/>
    <w:rsid w:val="00F071A7"/>
    <w:rsid w:val="00F07AEF"/>
    <w:rsid w:val="00F07F70"/>
    <w:rsid w:val="00F1270A"/>
    <w:rsid w:val="00F12756"/>
    <w:rsid w:val="00F12F75"/>
    <w:rsid w:val="00F138B9"/>
    <w:rsid w:val="00F13C37"/>
    <w:rsid w:val="00F158AB"/>
    <w:rsid w:val="00F15CD0"/>
    <w:rsid w:val="00F15EDD"/>
    <w:rsid w:val="00F173F4"/>
    <w:rsid w:val="00F20498"/>
    <w:rsid w:val="00F20B14"/>
    <w:rsid w:val="00F20BD1"/>
    <w:rsid w:val="00F20E37"/>
    <w:rsid w:val="00F21172"/>
    <w:rsid w:val="00F22A77"/>
    <w:rsid w:val="00F241F2"/>
    <w:rsid w:val="00F26B53"/>
    <w:rsid w:val="00F274C7"/>
    <w:rsid w:val="00F27988"/>
    <w:rsid w:val="00F3178C"/>
    <w:rsid w:val="00F31907"/>
    <w:rsid w:val="00F31984"/>
    <w:rsid w:val="00F31E79"/>
    <w:rsid w:val="00F32580"/>
    <w:rsid w:val="00F329FC"/>
    <w:rsid w:val="00F32C55"/>
    <w:rsid w:val="00F330B1"/>
    <w:rsid w:val="00F33616"/>
    <w:rsid w:val="00F34BD2"/>
    <w:rsid w:val="00F35A9C"/>
    <w:rsid w:val="00F37D08"/>
    <w:rsid w:val="00F4020F"/>
    <w:rsid w:val="00F402C1"/>
    <w:rsid w:val="00F40F7F"/>
    <w:rsid w:val="00F41871"/>
    <w:rsid w:val="00F424A7"/>
    <w:rsid w:val="00F42825"/>
    <w:rsid w:val="00F45297"/>
    <w:rsid w:val="00F456BF"/>
    <w:rsid w:val="00F45C29"/>
    <w:rsid w:val="00F47D09"/>
    <w:rsid w:val="00F5162C"/>
    <w:rsid w:val="00F5221A"/>
    <w:rsid w:val="00F52C66"/>
    <w:rsid w:val="00F54FF2"/>
    <w:rsid w:val="00F557B3"/>
    <w:rsid w:val="00F559C9"/>
    <w:rsid w:val="00F56744"/>
    <w:rsid w:val="00F61C4E"/>
    <w:rsid w:val="00F62131"/>
    <w:rsid w:val="00F6230C"/>
    <w:rsid w:val="00F62523"/>
    <w:rsid w:val="00F62A91"/>
    <w:rsid w:val="00F6402E"/>
    <w:rsid w:val="00F64476"/>
    <w:rsid w:val="00F653D3"/>
    <w:rsid w:val="00F65A66"/>
    <w:rsid w:val="00F6679C"/>
    <w:rsid w:val="00F71BE0"/>
    <w:rsid w:val="00F748DE"/>
    <w:rsid w:val="00F74B6E"/>
    <w:rsid w:val="00F74C4A"/>
    <w:rsid w:val="00F7658C"/>
    <w:rsid w:val="00F76BB0"/>
    <w:rsid w:val="00F80EAF"/>
    <w:rsid w:val="00F82020"/>
    <w:rsid w:val="00F8508B"/>
    <w:rsid w:val="00F852E0"/>
    <w:rsid w:val="00F85F7C"/>
    <w:rsid w:val="00F86177"/>
    <w:rsid w:val="00F901B7"/>
    <w:rsid w:val="00F90B6A"/>
    <w:rsid w:val="00F9134B"/>
    <w:rsid w:val="00F9210F"/>
    <w:rsid w:val="00F92875"/>
    <w:rsid w:val="00F94A12"/>
    <w:rsid w:val="00F94F93"/>
    <w:rsid w:val="00F95BE7"/>
    <w:rsid w:val="00F9615C"/>
    <w:rsid w:val="00F96745"/>
    <w:rsid w:val="00F96C8D"/>
    <w:rsid w:val="00F96ED8"/>
    <w:rsid w:val="00FA2161"/>
    <w:rsid w:val="00FA32AF"/>
    <w:rsid w:val="00FA4C3C"/>
    <w:rsid w:val="00FA4F7F"/>
    <w:rsid w:val="00FA79A3"/>
    <w:rsid w:val="00FB0884"/>
    <w:rsid w:val="00FB1068"/>
    <w:rsid w:val="00FB12D0"/>
    <w:rsid w:val="00FB14F1"/>
    <w:rsid w:val="00FB3010"/>
    <w:rsid w:val="00FB362F"/>
    <w:rsid w:val="00FB36E6"/>
    <w:rsid w:val="00FB4097"/>
    <w:rsid w:val="00FB5F19"/>
    <w:rsid w:val="00FB5FBF"/>
    <w:rsid w:val="00FB7981"/>
    <w:rsid w:val="00FC07AE"/>
    <w:rsid w:val="00FC0894"/>
    <w:rsid w:val="00FC26C4"/>
    <w:rsid w:val="00FC2F4F"/>
    <w:rsid w:val="00FC3840"/>
    <w:rsid w:val="00FC40BE"/>
    <w:rsid w:val="00FC40DA"/>
    <w:rsid w:val="00FC4F6F"/>
    <w:rsid w:val="00FC5D2D"/>
    <w:rsid w:val="00FC642F"/>
    <w:rsid w:val="00FD0399"/>
    <w:rsid w:val="00FD354E"/>
    <w:rsid w:val="00FD445B"/>
    <w:rsid w:val="00FD4CF2"/>
    <w:rsid w:val="00FD6296"/>
    <w:rsid w:val="00FD65B6"/>
    <w:rsid w:val="00FD67B0"/>
    <w:rsid w:val="00FD7A52"/>
    <w:rsid w:val="00FD7C17"/>
    <w:rsid w:val="00FE18F2"/>
    <w:rsid w:val="00FE2F50"/>
    <w:rsid w:val="00FE4433"/>
    <w:rsid w:val="00FE5202"/>
    <w:rsid w:val="00FE5BA6"/>
    <w:rsid w:val="00FE7068"/>
    <w:rsid w:val="00FF0347"/>
    <w:rsid w:val="00FF080A"/>
    <w:rsid w:val="00FF0CB8"/>
    <w:rsid w:val="00FF10C2"/>
    <w:rsid w:val="00FF143A"/>
    <w:rsid w:val="00FF144A"/>
    <w:rsid w:val="00FF2982"/>
    <w:rsid w:val="00FF2A94"/>
    <w:rsid w:val="00FF3297"/>
    <w:rsid w:val="00FF3D9A"/>
    <w:rsid w:val="00FF408E"/>
    <w:rsid w:val="00FF4CDC"/>
    <w:rsid w:val="00FF5ABE"/>
    <w:rsid w:val="00FF7124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4B5E95"/>
  <w15:docId w15:val="{E3B857BF-7EF6-428B-BE54-7F13858D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ind w:left="1560" w:right="5103"/>
      <w:jc w:val="center"/>
      <w:outlineLvl w:val="0"/>
    </w:pPr>
    <w:rPr>
      <w:i/>
      <w:sz w:val="22"/>
    </w:rPr>
  </w:style>
  <w:style w:type="paragraph" w:styleId="2">
    <w:name w:val="heading 2"/>
    <w:basedOn w:val="a"/>
    <w:next w:val="a"/>
    <w:qFormat/>
    <w:pPr>
      <w:keepNext/>
      <w:ind w:right="311" w:firstLine="993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ind w:left="567" w:right="214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right="311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right="311" w:firstLine="993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right="311" w:firstLine="993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pPr>
      <w:keepNext/>
      <w:ind w:right="311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right="311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Title"/>
    <w:basedOn w:val="a"/>
    <w:qFormat/>
    <w:pPr>
      <w:ind w:left="1560" w:right="5103"/>
      <w:jc w:val="center"/>
    </w:pPr>
    <w:rPr>
      <w:b/>
      <w:sz w:val="26"/>
    </w:rPr>
  </w:style>
  <w:style w:type="paragraph" w:styleId="a7">
    <w:name w:val="Block Text"/>
    <w:basedOn w:val="a"/>
    <w:pPr>
      <w:ind w:left="567" w:right="214" w:firstLine="567"/>
      <w:jc w:val="both"/>
    </w:pPr>
    <w:rPr>
      <w:sz w:val="28"/>
    </w:rPr>
  </w:style>
  <w:style w:type="paragraph" w:styleId="a8">
    <w:name w:val="Body Text Indent"/>
    <w:aliases w:val="Основной текст 1"/>
    <w:basedOn w:val="a"/>
    <w:pPr>
      <w:ind w:right="567" w:firstLine="709"/>
      <w:jc w:val="both"/>
    </w:pPr>
    <w:rPr>
      <w:sz w:val="28"/>
    </w:rPr>
  </w:style>
  <w:style w:type="paragraph" w:styleId="20">
    <w:name w:val="Body Text Indent 2"/>
    <w:basedOn w:val="a"/>
    <w:pPr>
      <w:spacing w:line="360" w:lineRule="auto"/>
      <w:ind w:left="144"/>
    </w:pPr>
    <w:rPr>
      <w:caps/>
      <w:sz w:val="24"/>
    </w:rPr>
  </w:style>
  <w:style w:type="paragraph" w:styleId="a9">
    <w:name w:val="Body Text"/>
    <w:basedOn w:val="a"/>
    <w:pPr>
      <w:autoSpaceDE w:val="0"/>
      <w:autoSpaceDN w:val="0"/>
      <w:adjustRightInd w:val="0"/>
      <w:jc w:val="both"/>
    </w:pPr>
    <w:rPr>
      <w:rFonts w:ascii="Arial" w:hAnsi="Arial" w:cs="Arial"/>
      <w:color w:val="000080"/>
      <w:sz w:val="22"/>
      <w:szCs w:val="22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851"/>
      <w:jc w:val="both"/>
    </w:pPr>
    <w:rPr>
      <w:sz w:val="28"/>
    </w:rPr>
  </w:style>
  <w:style w:type="character" w:styleId="aa">
    <w:name w:val="Hyperlink"/>
    <w:basedOn w:val="a0"/>
    <w:rPr>
      <w:color w:val="0000FF"/>
      <w:u w:val="single"/>
    </w:rPr>
  </w:style>
  <w:style w:type="paragraph" w:customStyle="1" w:styleId="FR2">
    <w:name w:val="FR2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40"/>
      <w:szCs w:val="40"/>
    </w:rPr>
  </w:style>
  <w:style w:type="paragraph" w:styleId="21">
    <w:name w:val="Body Text 2"/>
    <w:basedOn w:val="a"/>
    <w:pPr>
      <w:autoSpaceDE w:val="0"/>
      <w:autoSpaceDN w:val="0"/>
      <w:adjustRightInd w:val="0"/>
    </w:pPr>
    <w:rPr>
      <w:color w:val="000000"/>
      <w:sz w:val="28"/>
      <w:szCs w:val="22"/>
    </w:rPr>
  </w:style>
  <w:style w:type="paragraph" w:customStyle="1" w:styleId="Normal1">
    <w:name w:val="Normal1"/>
    <w:rsid w:val="00E853C5"/>
    <w:rPr>
      <w:rFonts w:ascii="Times New Roman" w:hAnsi="Times New Roman"/>
    </w:rPr>
  </w:style>
  <w:style w:type="paragraph" w:customStyle="1" w:styleId="BodyTextIndent21">
    <w:name w:val="Body Text Indent 21"/>
    <w:basedOn w:val="Normal1"/>
    <w:rsid w:val="00E853C5"/>
    <w:pPr>
      <w:ind w:firstLine="567"/>
      <w:jc w:val="both"/>
    </w:pPr>
    <w:rPr>
      <w:color w:val="000000"/>
      <w:sz w:val="28"/>
    </w:rPr>
  </w:style>
  <w:style w:type="paragraph" w:customStyle="1" w:styleId="ConsNormal">
    <w:name w:val="ConsNormal"/>
    <w:rsid w:val="00E853C5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alloon Text"/>
    <w:basedOn w:val="a"/>
    <w:semiHidden/>
    <w:rsid w:val="00D84A4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633D74"/>
    <w:pPr>
      <w:spacing w:before="100" w:beforeAutospacing="1" w:after="100" w:afterAutospacing="1"/>
    </w:pPr>
    <w:rPr>
      <w:rFonts w:ascii="Verdana" w:hAnsi="Verdana"/>
      <w:color w:val="000000"/>
      <w:sz w:val="11"/>
      <w:szCs w:val="11"/>
    </w:rPr>
  </w:style>
  <w:style w:type="paragraph" w:customStyle="1" w:styleId="10">
    <w:name w:val="Обычный1"/>
    <w:rsid w:val="00842867"/>
    <w:rPr>
      <w:rFonts w:ascii="Times New Roman" w:hAnsi="Times New Roman"/>
    </w:rPr>
  </w:style>
  <w:style w:type="table" w:styleId="ad">
    <w:name w:val="Table Grid"/>
    <w:basedOn w:val="a1"/>
    <w:rsid w:val="001656A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semiHidden/>
    <w:rsid w:val="00C065AA"/>
    <w:pPr>
      <w:shd w:val="clear" w:color="auto" w:fill="000080"/>
    </w:pPr>
    <w:rPr>
      <w:rFonts w:ascii="Tahoma" w:hAnsi="Tahoma" w:cs="Tahoma"/>
    </w:rPr>
  </w:style>
  <w:style w:type="paragraph" w:styleId="af">
    <w:name w:val="List Paragraph"/>
    <w:basedOn w:val="a"/>
    <w:qFormat/>
    <w:rsid w:val="00B772F0"/>
    <w:pPr>
      <w:ind w:left="720"/>
      <w:contextualSpacing/>
    </w:pPr>
  </w:style>
  <w:style w:type="paragraph" w:customStyle="1" w:styleId="22">
    <w:name w:val="Знак2 Знак Знак Знак Знак Знак Знак Знак Знак Знак Знак"/>
    <w:basedOn w:val="a"/>
    <w:rsid w:val="00B772F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uiPriority w:val="99"/>
    <w:rsid w:val="002E7A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54E79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1;&#1083;&#1072;&#1085;&#1082;%20&#1050;&#1086;&#1084;&#1080;&#1090;&#1077;&#1090;&#1072;%2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C61CF-89C7-4483-B51A-718BABB3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Комитета 1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</vt:lpstr>
    </vt:vector>
  </TitlesOfParts>
  <Company>Комитет по экономике</Company>
  <LinksUpToDate>false</LinksUpToDate>
  <CharactersWithSpaces>804</CharactersWithSpaces>
  <SharedDoc>false</SharedDoc>
  <HLinks>
    <vt:vector size="18" baseType="variant">
      <vt:variant>
        <vt:i4>1835074</vt:i4>
      </vt:variant>
      <vt:variant>
        <vt:i4>6</vt:i4>
      </vt:variant>
      <vt:variant>
        <vt:i4>0</vt:i4>
      </vt:variant>
      <vt:variant>
        <vt:i4>5</vt:i4>
      </vt:variant>
      <vt:variant>
        <vt:lpwstr>http://www.kamchatka.gov.ru/</vt:lpwstr>
      </vt:variant>
      <vt:variant>
        <vt:lpwstr/>
      </vt:variant>
      <vt:variant>
        <vt:i4>786456</vt:i4>
      </vt:variant>
      <vt:variant>
        <vt:i4>3</vt:i4>
      </vt:variant>
      <vt:variant>
        <vt:i4>0</vt:i4>
      </vt:variant>
      <vt:variant>
        <vt:i4>5</vt:i4>
      </vt:variant>
      <vt:variant>
        <vt:lpwstr>http://fsrar.ru/licens/reestr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</dc:title>
  <dc:creator>Рожкова М.А.</dc:creator>
  <cp:lastModifiedBy>Ахметшина Ирина Викторовна</cp:lastModifiedBy>
  <cp:revision>3</cp:revision>
  <cp:lastPrinted>2017-12-27T04:39:00Z</cp:lastPrinted>
  <dcterms:created xsi:type="dcterms:W3CDTF">2021-09-01T02:49:00Z</dcterms:created>
  <dcterms:modified xsi:type="dcterms:W3CDTF">2021-09-01T02:49:00Z</dcterms:modified>
</cp:coreProperties>
</file>